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23DC96" w14:textId="1DC058C8" w:rsidR="00CC4629" w:rsidRPr="00CC4629" w:rsidRDefault="00CC4629">
      <w:pPr>
        <w:rPr>
          <w:b/>
          <w:bCs/>
          <w:color w:val="FF0000"/>
          <w:sz w:val="24"/>
          <w:szCs w:val="24"/>
        </w:rPr>
      </w:pPr>
      <w:r w:rsidRPr="00923F34">
        <w:rPr>
          <w:b/>
          <w:bCs/>
          <w:color w:val="FF0000"/>
          <w:sz w:val="24"/>
          <w:szCs w:val="24"/>
        </w:rPr>
        <w:t>STYLE REFERENCE NUMBER – LINK-PB-25-100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CC4629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5C23F09B" w:rsidR="005C2CF2" w:rsidRPr="00711EBF" w:rsidRDefault="000524A8" w:rsidP="00DE4BCC">
            <w:pPr>
              <w:pStyle w:val="Subtitle"/>
              <w:rPr>
                <w:color w:val="auto"/>
              </w:rPr>
            </w:pPr>
            <w:r w:rsidRPr="000524A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B453F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FIELD PACK ADMIN POUCH</w:t>
            </w:r>
            <w:r w:rsidRPr="000524A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</w:t>
            </w:r>
            <w:r w:rsidR="009C008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B67AEC">
                  <w:rPr>
                    <w:color w:val="002060"/>
                  </w:rPr>
                  <w:t xml:space="preserve">                        </w:t>
                </w:r>
                <w:r w:rsidR="00CC4629">
                  <w:rPr>
                    <w:color w:val="002060"/>
                  </w:rPr>
                  <w:t xml:space="preserve">  </w:t>
                </w:r>
                <w:r w:rsidR="00CC4629">
                  <w:rPr>
                    <w:color w:val="002060"/>
                  </w:rPr>
                  <w:t>June 20, 2025</w:t>
                </w:r>
                <w:r w:rsidR="00CC4629">
                  <w:rPr>
                    <w:color w:val="002060"/>
                  </w:rPr>
                  <w:t xml:space="preserve"> ADD COLOR </w:t>
                </w:r>
                <w:r w:rsidR="00F0269A">
                  <w:rPr>
                    <w:color w:val="002060"/>
                  </w:rPr>
                  <w:t>August 25, 2025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0" w:type="dxa"/>
        <w:tblLook w:val="04A0" w:firstRow="1" w:lastRow="0" w:firstColumn="1" w:lastColumn="0" w:noHBand="0" w:noVBand="1"/>
      </w:tblPr>
      <w:tblGrid>
        <w:gridCol w:w="1974"/>
        <w:gridCol w:w="2519"/>
        <w:gridCol w:w="2429"/>
        <w:gridCol w:w="2428"/>
      </w:tblGrid>
      <w:tr w:rsidR="00F0269A" w14:paraId="15020612" w14:textId="50D174A5" w:rsidTr="00F026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1974" w:type="dxa"/>
          </w:tcPr>
          <w:p w14:paraId="6977BB57" w14:textId="2814D379" w:rsidR="00F0269A" w:rsidRPr="004D24EB" w:rsidRDefault="00F0269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519" w:type="dxa"/>
          </w:tcPr>
          <w:p w14:paraId="315AEF71" w14:textId="3BE6E255" w:rsidR="00F0269A" w:rsidRPr="004D24EB" w:rsidRDefault="00F0269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429" w:type="dxa"/>
          </w:tcPr>
          <w:p w14:paraId="08A09F0A" w14:textId="771FCB5A" w:rsidR="00F0269A" w:rsidRPr="004D24EB" w:rsidRDefault="00F0269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428" w:type="dxa"/>
          </w:tcPr>
          <w:p w14:paraId="0E74BADB" w14:textId="0C0970C6" w:rsidR="00F0269A" w:rsidRPr="004D24EB" w:rsidRDefault="00F0269A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F0269A" w14:paraId="6CB0FE42" w14:textId="2F312007" w:rsidTr="00F0269A">
        <w:trPr>
          <w:trHeight w:val="425"/>
        </w:trPr>
        <w:tc>
          <w:tcPr>
            <w:tcW w:w="1974" w:type="dxa"/>
          </w:tcPr>
          <w:p w14:paraId="6F5B37F9" w14:textId="1AF9D833" w:rsidR="00F0269A" w:rsidRPr="004D24EB" w:rsidRDefault="00F0269A" w:rsidP="00DE4BCC">
            <w:pPr>
              <w:rPr>
                <w:color w:val="auto"/>
              </w:rPr>
            </w:pPr>
            <w:r>
              <w:rPr>
                <w:color w:val="auto"/>
              </w:rPr>
              <w:t>P1012193</w:t>
            </w:r>
          </w:p>
        </w:tc>
        <w:tc>
          <w:tcPr>
            <w:tcW w:w="2519" w:type="dxa"/>
          </w:tcPr>
          <w:p w14:paraId="197F3ED9" w14:textId="0E991B2E" w:rsidR="00F0269A" w:rsidRPr="004D24EB" w:rsidRDefault="00F0269A" w:rsidP="00DE4BCC">
            <w:pPr>
              <w:rPr>
                <w:color w:val="auto"/>
              </w:rPr>
            </w:pPr>
            <w:r>
              <w:rPr>
                <w:color w:val="auto"/>
              </w:rPr>
              <w:t>841538</w:t>
            </w:r>
          </w:p>
        </w:tc>
        <w:tc>
          <w:tcPr>
            <w:tcW w:w="2429" w:type="dxa"/>
          </w:tcPr>
          <w:p w14:paraId="419ADA2E" w14:textId="02943E56" w:rsidR="00F0269A" w:rsidRPr="004D24EB" w:rsidRDefault="00F0269A" w:rsidP="00DE4BCC">
            <w:pPr>
              <w:rPr>
                <w:color w:val="auto"/>
              </w:rPr>
            </w:pPr>
            <w:r>
              <w:rPr>
                <w:color w:val="auto"/>
              </w:rPr>
              <w:t>TFP</w:t>
            </w:r>
          </w:p>
        </w:tc>
        <w:tc>
          <w:tcPr>
            <w:tcW w:w="2428" w:type="dxa"/>
          </w:tcPr>
          <w:p w14:paraId="0AA6766D" w14:textId="6F76C3F0" w:rsidR="00F0269A" w:rsidRDefault="00F0269A" w:rsidP="00DE4BCC">
            <w:pPr>
              <w:rPr>
                <w:color w:val="auto"/>
              </w:rPr>
            </w:pPr>
            <w:r>
              <w:rPr>
                <w:color w:val="auto"/>
              </w:rPr>
              <w:t>200pcs</w:t>
            </w:r>
          </w:p>
        </w:tc>
      </w:tr>
      <w:tr w:rsidR="00F0269A" w:rsidRPr="004D24EB" w14:paraId="0646B128" w14:textId="2F19EAD2" w:rsidTr="00F0269A">
        <w:trPr>
          <w:trHeight w:val="454"/>
        </w:trPr>
        <w:tc>
          <w:tcPr>
            <w:tcW w:w="1974" w:type="dxa"/>
            <w:shd w:val="clear" w:color="auto" w:fill="FFFF00"/>
            <w:vAlign w:val="bottom"/>
          </w:tcPr>
          <w:p w14:paraId="09AFA64D" w14:textId="03A967C5" w:rsidR="00F0269A" w:rsidRPr="004D24EB" w:rsidRDefault="00F0269A" w:rsidP="00A43CEF">
            <w:pPr>
              <w:rPr>
                <w:color w:val="auto"/>
              </w:rPr>
            </w:pPr>
            <w:r>
              <w:rPr>
                <w:color w:val="auto"/>
              </w:rPr>
              <w:t>P1012193</w:t>
            </w:r>
          </w:p>
        </w:tc>
        <w:tc>
          <w:tcPr>
            <w:tcW w:w="2519" w:type="dxa"/>
            <w:shd w:val="clear" w:color="auto" w:fill="FFFF00"/>
            <w:vAlign w:val="bottom"/>
          </w:tcPr>
          <w:p w14:paraId="328B8F92" w14:textId="52324136" w:rsidR="00F0269A" w:rsidRPr="004D24EB" w:rsidRDefault="00F0269A" w:rsidP="00A43CEF">
            <w:pPr>
              <w:rPr>
                <w:color w:val="auto"/>
              </w:rPr>
            </w:pPr>
            <w:r>
              <w:rPr>
                <w:color w:val="auto"/>
              </w:rPr>
              <w:t>842284</w:t>
            </w:r>
          </w:p>
        </w:tc>
        <w:tc>
          <w:tcPr>
            <w:tcW w:w="2429" w:type="dxa"/>
            <w:shd w:val="clear" w:color="auto" w:fill="FFFF00"/>
            <w:vAlign w:val="bottom"/>
          </w:tcPr>
          <w:p w14:paraId="2F0FA556" w14:textId="3FB7E394" w:rsidR="00F0269A" w:rsidRPr="004D24EB" w:rsidRDefault="00F0269A" w:rsidP="00A43CEF">
            <w:pPr>
              <w:rPr>
                <w:color w:val="auto"/>
              </w:rPr>
            </w:pPr>
            <w:r>
              <w:rPr>
                <w:color w:val="auto"/>
              </w:rPr>
              <w:t>MCAM</w:t>
            </w:r>
          </w:p>
        </w:tc>
        <w:tc>
          <w:tcPr>
            <w:tcW w:w="2428" w:type="dxa"/>
            <w:shd w:val="clear" w:color="auto" w:fill="FFFF00"/>
          </w:tcPr>
          <w:p w14:paraId="10524F1C" w14:textId="43FA6FE2" w:rsidR="00F0269A" w:rsidRDefault="00F0269A" w:rsidP="00A43CEF">
            <w:pPr>
              <w:rPr>
                <w:color w:val="auto"/>
              </w:rPr>
            </w:pPr>
            <w:r>
              <w:rPr>
                <w:color w:val="auto"/>
              </w:rPr>
              <w:t>100pcs</w:t>
            </w:r>
          </w:p>
        </w:tc>
      </w:tr>
    </w:tbl>
    <w:p w14:paraId="7E35A80A" w14:textId="29D87AD6" w:rsidR="002750DA" w:rsidRPr="004D24EB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BD48234" w:rsidR="0018603C" w:rsidRPr="00DE4BCC" w:rsidRDefault="004D24EB" w:rsidP="0018603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Fabric &amp; Trims</w:t>
            </w:r>
          </w:p>
        </w:tc>
      </w:tr>
      <w:tr w:rsidR="0018603C" w:rsidRPr="00DE4BCC" w14:paraId="2AFF6E77" w14:textId="77777777" w:rsidTr="00763F61">
        <w:trPr>
          <w:trHeight w:val="2207"/>
        </w:trPr>
        <w:tc>
          <w:tcPr>
            <w:tcW w:w="5000" w:type="pct"/>
          </w:tcPr>
          <w:p w14:paraId="659985A3" w14:textId="22BF9B13" w:rsidR="0018603C" w:rsidRDefault="0018603C" w:rsidP="0018603C">
            <w:pPr>
              <w:rPr>
                <w:color w:val="auto"/>
              </w:rPr>
            </w:pPr>
          </w:p>
          <w:tbl>
            <w:tblPr>
              <w:tblStyle w:val="GridTable6Colorful-Accent1"/>
              <w:tblW w:w="0" w:type="auto"/>
              <w:tblLook w:val="04A0" w:firstRow="1" w:lastRow="0" w:firstColumn="1" w:lastColumn="0" w:noHBand="0" w:noVBand="1"/>
            </w:tblPr>
            <w:tblGrid>
              <w:gridCol w:w="4320"/>
              <w:gridCol w:w="4320"/>
            </w:tblGrid>
            <w:tr w:rsidR="004D24EB" w14:paraId="0AB4FFA6" w14:textId="77777777" w:rsidTr="004D24E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598FBD0B" w14:textId="4760E1FD" w:rsidR="004D24EB" w:rsidRDefault="004D24EB" w:rsidP="0092737C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Fabric</w:t>
                  </w:r>
                </w:p>
              </w:tc>
              <w:tc>
                <w:tcPr>
                  <w:tcW w:w="4320" w:type="dxa"/>
                  <w:vAlign w:val="center"/>
                </w:tcPr>
                <w:p w14:paraId="7A542FA6" w14:textId="0904339A" w:rsidR="004D24EB" w:rsidRPr="00B46BAB" w:rsidRDefault="00C61612" w:rsidP="0092737C">
                  <w:pPr>
                    <w:framePr w:hSpace="180" w:wrap="around" w:vAnchor="text" w:hAnchor="margin" w:y="-2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bCs w:val="0"/>
                      <w:color w:val="auto"/>
                      <w:highlight w:val="yellow"/>
                    </w:rPr>
                  </w:pPr>
                  <w:r>
                    <w:rPr>
                      <w:b w:val="0"/>
                      <w:bCs w:val="0"/>
                      <w:color w:val="auto"/>
                    </w:rPr>
                    <w:t>500D Cordura</w:t>
                  </w:r>
                  <w:r w:rsidR="00B453FC">
                    <w:rPr>
                      <w:b w:val="0"/>
                      <w:bCs w:val="0"/>
                      <w:color w:val="auto"/>
                    </w:rPr>
                    <w:t>, POLY MESH</w:t>
                  </w:r>
                  <w:r w:rsidR="00F0269A">
                    <w:rPr>
                      <w:b w:val="0"/>
                      <w:bCs w:val="0"/>
                      <w:color w:val="auto"/>
                    </w:rPr>
                    <w:t xml:space="preserve">, 420D Lining </w:t>
                  </w:r>
                </w:p>
              </w:tc>
            </w:tr>
            <w:tr w:rsidR="004D24EB" w14:paraId="036A4BE0" w14:textId="77777777" w:rsidTr="00B637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8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425D03D0" w14:textId="626817A9" w:rsidR="004D24EB" w:rsidRDefault="00B63763" w:rsidP="0092737C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Trims</w:t>
                  </w:r>
                </w:p>
              </w:tc>
              <w:tc>
                <w:tcPr>
                  <w:tcW w:w="4320" w:type="dxa"/>
                  <w:vAlign w:val="center"/>
                </w:tcPr>
                <w:p w14:paraId="05680A93" w14:textId="522F7028" w:rsidR="00B63763" w:rsidRPr="005E118E" w:rsidRDefault="000524A8" w:rsidP="0092737C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  <w:highlight w:val="yellow"/>
                    </w:rPr>
                  </w:pPr>
                  <w:r>
                    <w:rPr>
                      <w:color w:val="auto"/>
                    </w:rPr>
                    <w:t>Webbing 25mm, Nylon Tape 2</w:t>
                  </w:r>
                  <w:r w:rsidR="00B453FC">
                    <w:rPr>
                      <w:color w:val="auto"/>
                    </w:rPr>
                    <w:t>0</w:t>
                  </w:r>
                  <w:r>
                    <w:rPr>
                      <w:color w:val="auto"/>
                    </w:rPr>
                    <w:t xml:space="preserve">mm, Elastic Tape </w:t>
                  </w:r>
                  <w:r w:rsidR="00B453FC">
                    <w:rPr>
                      <w:color w:val="auto"/>
                    </w:rPr>
                    <w:t>50</w:t>
                  </w:r>
                  <w:r>
                    <w:rPr>
                      <w:color w:val="auto"/>
                    </w:rPr>
                    <w:t>mm</w:t>
                  </w:r>
                  <w:r w:rsidR="00B453FC">
                    <w:rPr>
                      <w:color w:val="auto"/>
                    </w:rPr>
                    <w:t xml:space="preserve">, </w:t>
                  </w:r>
                  <w:r w:rsidR="0092737C">
                    <w:rPr>
                      <w:color w:val="auto"/>
                    </w:rPr>
                    <w:t>3MM NEW PARA CORD</w:t>
                  </w:r>
                  <w:r w:rsidR="0092737C">
                    <w:rPr>
                      <w:color w:val="auto"/>
                    </w:rPr>
                    <w:t>,</w:t>
                  </w:r>
                  <w:r w:rsidR="00B453FC">
                    <w:rPr>
                      <w:color w:val="auto"/>
                    </w:rPr>
                    <w:t xml:space="preserve"> ZIPPER CHAIN &amp; SLIDER </w:t>
                  </w:r>
                </w:p>
              </w:tc>
            </w:tr>
          </w:tbl>
          <w:p w14:paraId="44988A53" w14:textId="54F34974" w:rsidR="00C8732B" w:rsidRPr="00C8732B" w:rsidRDefault="00C8732B" w:rsidP="00763F61"/>
        </w:tc>
      </w:tr>
    </w:tbl>
    <w:p w14:paraId="206BD169" w14:textId="048C39EE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77777777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0014B8" w:rsidRPr="00DE4BCC" w14:paraId="6545BCC0" w14:textId="77777777" w:rsidTr="00CC4629">
        <w:trPr>
          <w:trHeight w:val="6712"/>
        </w:trPr>
        <w:tc>
          <w:tcPr>
            <w:tcW w:w="5000" w:type="pct"/>
          </w:tcPr>
          <w:p w14:paraId="18EC3131" w14:textId="57728998" w:rsidR="000014B8" w:rsidRPr="00B65B11" w:rsidRDefault="00E22E25" w:rsidP="00352FD4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4C51032F" wp14:editId="037F563C">
                      <wp:simplePos x="0" y="0"/>
                      <wp:positionH relativeFrom="column">
                        <wp:posOffset>2662035</wp:posOffset>
                      </wp:positionH>
                      <wp:positionV relativeFrom="paragraph">
                        <wp:posOffset>135717</wp:posOffset>
                      </wp:positionV>
                      <wp:extent cx="3147060" cy="789709"/>
                      <wp:effectExtent l="0" t="0" r="15240" b="10795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47060" cy="78970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9B18829" w14:textId="7BE42DB4" w:rsidR="006E7908" w:rsidRPr="0092737C" w:rsidRDefault="006E7908" w:rsidP="006E7908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92737C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E22E25" w:rsidRPr="0092737C">
                                    <w:rPr>
                                      <w:sz w:val="16"/>
                                      <w:szCs w:val="16"/>
                                    </w:rPr>
                                    <w:t>ZIPPER CHAIN &amp; SLIDER #8</w:t>
                                  </w:r>
                                  <w:r w:rsidR="00423645" w:rsidRPr="0092737C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="00E22E25" w:rsidRPr="0092737C">
                                    <w:rPr>
                                      <w:sz w:val="16"/>
                                      <w:szCs w:val="16"/>
                                    </w:rPr>
                                    <w:t xml:space="preserve">/ </w:t>
                                  </w:r>
                                  <w:r w:rsidR="0092737C" w:rsidRPr="0092737C">
                                    <w:rPr>
                                      <w:color w:val="auto"/>
                                      <w:sz w:val="16"/>
                                      <w:szCs w:val="16"/>
                                    </w:rPr>
                                    <w:t>3MM NEW PARA CORD</w:t>
                                  </w:r>
                                  <w:r w:rsidR="0092737C">
                                    <w:rPr>
                                      <w:color w:val="auto"/>
                                      <w:sz w:val="16"/>
                                      <w:szCs w:val="16"/>
                                    </w:rPr>
                                    <w:t xml:space="preserve"> / HEAT TUBE-BLACK</w:t>
                                  </w:r>
                                </w:p>
                                <w:p w14:paraId="2AC1824F" w14:textId="7ED9122E" w:rsidR="006E7908" w:rsidRDefault="006E7908" w:rsidP="006E7908">
                                  <w:r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3890BA2D" w14:textId="689B7189" w:rsidR="006E7908" w:rsidRDefault="006E7908" w:rsidP="006E7908">
                                  <w:r>
                                    <w:t xml:space="preserve">RM Color: </w:t>
                                  </w:r>
                                  <w:r w:rsidR="0092737C">
                                    <w:t>CBK</w:t>
                                  </w:r>
                                </w:p>
                                <w:p w14:paraId="234325FE" w14:textId="77777777" w:rsidR="006E7908" w:rsidRDefault="006E7908" w:rsidP="006E7908"/>
                                <w:p w14:paraId="62154C5A" w14:textId="77777777" w:rsidR="006E7908" w:rsidRDefault="006E7908" w:rsidP="006E7908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C51032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209.6pt;margin-top:10.7pt;width:247.8pt;height:62.2pt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" fillcolor="white [3201]" strokeweight=".5pt">
                      <v:textbox>
                        <w:txbxContent>
                          <w:p w14:paraId="79B18829" w14:textId="7BE42DB4" w:rsidR="006E7908" w:rsidRPr="0092737C" w:rsidRDefault="006E7908" w:rsidP="006E790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92737C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E22E25" w:rsidRPr="0092737C">
                              <w:rPr>
                                <w:sz w:val="16"/>
                                <w:szCs w:val="16"/>
                              </w:rPr>
                              <w:t>ZIPPER CHAIN &amp; SLIDER #8</w:t>
                            </w:r>
                            <w:r w:rsidR="00423645" w:rsidRPr="0092737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E22E25" w:rsidRPr="0092737C">
                              <w:rPr>
                                <w:sz w:val="16"/>
                                <w:szCs w:val="16"/>
                              </w:rPr>
                              <w:t xml:space="preserve">/ </w:t>
                            </w:r>
                            <w:r w:rsidR="0092737C" w:rsidRPr="0092737C">
                              <w:rPr>
                                <w:color w:val="auto"/>
                                <w:sz w:val="16"/>
                                <w:szCs w:val="16"/>
                              </w:rPr>
                              <w:t>3MM NEW PARA CORD</w:t>
                            </w:r>
                            <w:r w:rsidR="0092737C">
                              <w:rPr>
                                <w:color w:val="auto"/>
                                <w:sz w:val="16"/>
                                <w:szCs w:val="16"/>
                              </w:rPr>
                              <w:t xml:space="preserve"> / HEAT TUBE-BLACK</w:t>
                            </w:r>
                          </w:p>
                          <w:p w14:paraId="2AC1824F" w14:textId="7ED9122E" w:rsidR="006E7908" w:rsidRDefault="006E7908" w:rsidP="006E7908">
                            <w:r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3890BA2D" w14:textId="689B7189" w:rsidR="006E7908" w:rsidRDefault="006E7908" w:rsidP="006E7908">
                            <w:r>
                              <w:t xml:space="preserve">RM Color: </w:t>
                            </w:r>
                            <w:r w:rsidR="0092737C">
                              <w:t>CBK</w:t>
                            </w:r>
                          </w:p>
                          <w:p w14:paraId="234325FE" w14:textId="77777777" w:rsidR="006E7908" w:rsidRDefault="006E7908" w:rsidP="006E7908"/>
                          <w:p w14:paraId="62154C5A" w14:textId="77777777" w:rsidR="006E7908" w:rsidRDefault="006E7908" w:rsidP="006E7908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88672" behindDoc="1" locked="0" layoutInCell="1" allowOverlap="1" wp14:anchorId="2A6D5D35" wp14:editId="689B1EE7">
                  <wp:simplePos x="0" y="0"/>
                  <wp:positionH relativeFrom="column">
                    <wp:posOffset>312633</wp:posOffset>
                  </wp:positionH>
                  <wp:positionV relativeFrom="paragraph">
                    <wp:posOffset>-196428</wp:posOffset>
                  </wp:positionV>
                  <wp:extent cx="1804035" cy="2360722"/>
                  <wp:effectExtent l="762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94" t="7250" r="2367" b="7309"/>
                          <a:stretch/>
                        </pic:blipFill>
                        <pic:spPr bwMode="auto">
                          <a:xfrm rot="16200000">
                            <a:off x="0" y="0"/>
                            <a:ext cx="1807788" cy="2365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9D7E5D" w14:textId="25A5747C" w:rsidR="00E22E25" w:rsidRDefault="00E22E25" w:rsidP="00E22E25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4995B894" wp14:editId="249245C4">
                      <wp:simplePos x="0" y="0"/>
                      <wp:positionH relativeFrom="column">
                        <wp:posOffset>1931670</wp:posOffset>
                      </wp:positionH>
                      <wp:positionV relativeFrom="paragraph">
                        <wp:posOffset>70485</wp:posOffset>
                      </wp:positionV>
                      <wp:extent cx="1402080" cy="182880"/>
                      <wp:effectExtent l="38100" t="0" r="26670" b="8382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2080" cy="182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EB49F1F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8" o:spid="_x0000_s1026" type="#_x0000_t32" style="position:absolute;margin-left:152.1pt;margin-top:5.55pt;width:110.4pt;height:14.4pt;flip:x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DDCF3BA" w14:textId="115FBEF6" w:rsidR="000014B8" w:rsidRPr="00C8670E" w:rsidRDefault="000014B8" w:rsidP="00352FD4"/>
          <w:p w14:paraId="36C34557" w14:textId="16D72107" w:rsidR="000014B8" w:rsidRPr="00C8670E" w:rsidRDefault="000014B8" w:rsidP="00352FD4"/>
          <w:p w14:paraId="7C47DC17" w14:textId="6F39EB1A" w:rsidR="000014B8" w:rsidRPr="00C8670E" w:rsidRDefault="00E22E25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6237A8CA" wp14:editId="76EE31CE">
                      <wp:simplePos x="0" y="0"/>
                      <wp:positionH relativeFrom="column">
                        <wp:posOffset>1261745</wp:posOffset>
                      </wp:positionH>
                      <wp:positionV relativeFrom="paragraph">
                        <wp:posOffset>122555</wp:posOffset>
                      </wp:positionV>
                      <wp:extent cx="1859280" cy="548640"/>
                      <wp:effectExtent l="38100" t="38100" r="26670" b="2286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859280" cy="5486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B1F084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0" o:spid="_x0000_s1026" type="#_x0000_t32" style="position:absolute;margin-left:99.35pt;margin-top:9.65pt;width:146.4pt;height:43.2pt;flip:x y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BD3551D" w14:textId="1BFD3225" w:rsidR="000014B8" w:rsidRPr="00C8670E" w:rsidRDefault="0092737C" w:rsidP="00352FD4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6B984F6C" wp14:editId="346E390E">
                      <wp:simplePos x="0" y="0"/>
                      <wp:positionH relativeFrom="column">
                        <wp:posOffset>2777432</wp:posOffset>
                      </wp:positionH>
                      <wp:positionV relativeFrom="paragraph">
                        <wp:posOffset>106795</wp:posOffset>
                      </wp:positionV>
                      <wp:extent cx="1310640" cy="1181100"/>
                      <wp:effectExtent l="0" t="0" r="22860" b="19050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1064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382A867" w14:textId="77777777" w:rsidR="006E7908" w:rsidRPr="00423645" w:rsidRDefault="006E7908" w:rsidP="006E7908">
                                  <w:r w:rsidRPr="00423645">
                                    <w:t xml:space="preserve">Item: 500D CODURA </w:t>
                                  </w:r>
                                </w:p>
                                <w:p w14:paraId="26835CF3" w14:textId="77777777" w:rsidR="006E7908" w:rsidRPr="00423645" w:rsidRDefault="006E7908" w:rsidP="006E7908">
                                  <w:r w:rsidRPr="00423645">
                                    <w:t>Style Color: MCAM</w:t>
                                  </w:r>
                                </w:p>
                                <w:p w14:paraId="18918E7A" w14:textId="77777777" w:rsidR="006E7908" w:rsidRPr="00423645" w:rsidRDefault="006E7908" w:rsidP="006E7908">
                                  <w:r w:rsidRPr="00423645">
                                    <w:t>RM Color: MCAM</w:t>
                                  </w:r>
                                </w:p>
                                <w:p w14:paraId="23139AA4" w14:textId="0B4C42E7" w:rsidR="006E7908" w:rsidRPr="00423645" w:rsidRDefault="006E7908" w:rsidP="006E7908">
                                  <w:r w:rsidRPr="00423645">
                                    <w:t>Style Color: TFP</w:t>
                                  </w:r>
                                </w:p>
                                <w:p w14:paraId="0FC76C84" w14:textId="43F3578A" w:rsidR="006E7908" w:rsidRPr="00423645" w:rsidRDefault="006E7908" w:rsidP="006E7908">
                                  <w:r w:rsidRPr="00423645">
                                    <w:t>RM Color: TFP</w:t>
                                  </w:r>
                                </w:p>
                                <w:p w14:paraId="709AAFC9" w14:textId="77777777" w:rsidR="006E7908" w:rsidRPr="00423645" w:rsidRDefault="006E7908" w:rsidP="006E7908"/>
                                <w:p w14:paraId="795695D2" w14:textId="77777777" w:rsidR="006E7908" w:rsidRPr="00423645" w:rsidRDefault="006E7908" w:rsidP="006E7908"/>
                                <w:p w14:paraId="09BE9766" w14:textId="77777777" w:rsidR="006E7908" w:rsidRPr="00423645" w:rsidRDefault="006E7908" w:rsidP="006E7908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984F6C" id="Text Box 57" o:spid="_x0000_s1027" type="#_x0000_t202" style="position:absolute;margin-left:218.7pt;margin-top:8.4pt;width:103.2pt;height:93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" fillcolor="white [3201]" strokeweight=".5pt">
                      <v:textbox>
                        <w:txbxContent>
                          <w:p w14:paraId="6382A867" w14:textId="77777777" w:rsidR="006E7908" w:rsidRPr="00423645" w:rsidRDefault="006E7908" w:rsidP="006E7908">
                            <w:r w:rsidRPr="00423645">
                              <w:t xml:space="preserve">Item: 500D CODURA </w:t>
                            </w:r>
                          </w:p>
                          <w:p w14:paraId="26835CF3" w14:textId="77777777" w:rsidR="006E7908" w:rsidRPr="00423645" w:rsidRDefault="006E7908" w:rsidP="006E7908">
                            <w:r w:rsidRPr="00423645">
                              <w:t>Style Color: MCAM</w:t>
                            </w:r>
                          </w:p>
                          <w:p w14:paraId="18918E7A" w14:textId="77777777" w:rsidR="006E7908" w:rsidRPr="00423645" w:rsidRDefault="006E7908" w:rsidP="006E7908">
                            <w:r w:rsidRPr="00423645">
                              <w:t>RM Color: MCAM</w:t>
                            </w:r>
                          </w:p>
                          <w:p w14:paraId="23139AA4" w14:textId="0B4C42E7" w:rsidR="006E7908" w:rsidRPr="00423645" w:rsidRDefault="006E7908" w:rsidP="006E7908">
                            <w:r w:rsidRPr="00423645">
                              <w:t>Style Color: TFP</w:t>
                            </w:r>
                          </w:p>
                          <w:p w14:paraId="0FC76C84" w14:textId="43F3578A" w:rsidR="006E7908" w:rsidRPr="00423645" w:rsidRDefault="006E7908" w:rsidP="006E7908">
                            <w:r w:rsidRPr="00423645">
                              <w:t>RM Color: TFP</w:t>
                            </w:r>
                          </w:p>
                          <w:p w14:paraId="709AAFC9" w14:textId="77777777" w:rsidR="006E7908" w:rsidRPr="00423645" w:rsidRDefault="006E7908" w:rsidP="006E7908"/>
                          <w:p w14:paraId="795695D2" w14:textId="77777777" w:rsidR="006E7908" w:rsidRPr="00423645" w:rsidRDefault="006E7908" w:rsidP="006E7908"/>
                          <w:p w14:paraId="09BE9766" w14:textId="77777777" w:rsidR="006E7908" w:rsidRPr="00423645" w:rsidRDefault="006E7908" w:rsidP="006E7908"/>
                        </w:txbxContent>
                      </v:textbox>
                    </v:shape>
                  </w:pict>
                </mc:Fallback>
              </mc:AlternateContent>
            </w:r>
          </w:p>
          <w:p w14:paraId="257535FE" w14:textId="73D79B2A" w:rsidR="000014B8" w:rsidRDefault="000014B8" w:rsidP="00352FD4"/>
          <w:p w14:paraId="1CA51FE0" w14:textId="67868AE4" w:rsidR="000014B8" w:rsidRDefault="000014B8" w:rsidP="00352FD4"/>
          <w:p w14:paraId="05C49C9C" w14:textId="1C50A8D5" w:rsidR="000014B8" w:rsidRDefault="00E22E25" w:rsidP="00352FD4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2189696" behindDoc="1" locked="0" layoutInCell="1" allowOverlap="1" wp14:anchorId="3215BE2B" wp14:editId="391BF244">
                  <wp:simplePos x="0" y="0"/>
                  <wp:positionH relativeFrom="column">
                    <wp:posOffset>534670</wp:posOffset>
                  </wp:positionH>
                  <wp:positionV relativeFrom="paragraph">
                    <wp:posOffset>119380</wp:posOffset>
                  </wp:positionV>
                  <wp:extent cx="1639255" cy="2533344"/>
                  <wp:effectExtent l="0" t="889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723"/>
                          <a:stretch/>
                        </pic:blipFill>
                        <pic:spPr bwMode="auto">
                          <a:xfrm rot="5400000">
                            <a:off x="0" y="0"/>
                            <a:ext cx="1639255" cy="2533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72D384A" w14:textId="02D7F8C9" w:rsidR="00E22E25" w:rsidRDefault="00E22E25" w:rsidP="00E22E25">
            <w:pPr>
              <w:pStyle w:val="NormalWeb"/>
            </w:pPr>
          </w:p>
          <w:p w14:paraId="62B8C40B" w14:textId="2F8B39ED" w:rsidR="000014B8" w:rsidRPr="00C8670E" w:rsidRDefault="00F0269A" w:rsidP="00352FD4">
            <w:pPr>
              <w:tabs>
                <w:tab w:val="left" w:pos="6540"/>
              </w:tabs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279F36A8" wp14:editId="54C1BAEB">
                      <wp:simplePos x="0" y="0"/>
                      <wp:positionH relativeFrom="column">
                        <wp:posOffset>4130848</wp:posOffset>
                      </wp:positionH>
                      <wp:positionV relativeFrom="paragraph">
                        <wp:posOffset>33713</wp:posOffset>
                      </wp:positionV>
                      <wp:extent cx="1623060" cy="675409"/>
                      <wp:effectExtent l="0" t="0" r="15240" b="10795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23060" cy="67540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1646AE9" w14:textId="31817E71" w:rsidR="00E22E25" w:rsidRPr="00423645" w:rsidRDefault="00E22E25" w:rsidP="00E22E25">
                                  <w:r w:rsidRPr="00423645">
                                    <w:t xml:space="preserve">Item: </w:t>
                                  </w:r>
                                  <w:r w:rsidR="00205B5E">
                                    <w:t>50MM ELASTIC TAPE</w:t>
                                  </w:r>
                                  <w:r w:rsidRPr="00423645">
                                    <w:t xml:space="preserve"> </w:t>
                                  </w:r>
                                </w:p>
                                <w:p w14:paraId="446644D6" w14:textId="4705C51B" w:rsidR="00E22E25" w:rsidRPr="00423645" w:rsidRDefault="00E22E25" w:rsidP="00E22E25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39DD3BD1" w14:textId="43676E68" w:rsidR="00E22E25" w:rsidRPr="00423645" w:rsidRDefault="00E22E25" w:rsidP="00E22E25">
                                  <w:r w:rsidRPr="00423645">
                                    <w:t xml:space="preserve">RM Color: </w:t>
                                  </w:r>
                                  <w:r w:rsidR="00205B5E">
                                    <w:t>CBK</w:t>
                                  </w:r>
                                </w:p>
                                <w:p w14:paraId="774C85DB" w14:textId="77777777" w:rsidR="00E22E25" w:rsidRPr="00423645" w:rsidRDefault="00E22E25" w:rsidP="00E22E25"/>
                                <w:p w14:paraId="4DB826F5" w14:textId="77777777" w:rsidR="00E22E25" w:rsidRPr="00423645" w:rsidRDefault="00E22E25" w:rsidP="00E22E2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9F36A8" id="Text Box 19" o:spid="_x0000_s1028" type="#_x0000_t202" style="position:absolute;margin-left:325.25pt;margin-top:2.65pt;width:127.8pt;height:53.2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" fillcolor="white [3201]" strokeweight=".5pt">
                      <v:textbox>
                        <w:txbxContent>
                          <w:p w14:paraId="41646AE9" w14:textId="31817E71" w:rsidR="00E22E25" w:rsidRPr="00423645" w:rsidRDefault="00E22E25" w:rsidP="00E22E25">
                            <w:r w:rsidRPr="00423645">
                              <w:t xml:space="preserve">Item: </w:t>
                            </w:r>
                            <w:r w:rsidR="00205B5E">
                              <w:t>50MM ELASTIC TAPE</w:t>
                            </w:r>
                            <w:r w:rsidRPr="00423645">
                              <w:t xml:space="preserve"> </w:t>
                            </w:r>
                          </w:p>
                          <w:p w14:paraId="446644D6" w14:textId="4705C51B" w:rsidR="00E22E25" w:rsidRPr="00423645" w:rsidRDefault="00E22E25" w:rsidP="00E22E25">
                            <w:r w:rsidRPr="00423645"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39DD3BD1" w14:textId="43676E68" w:rsidR="00E22E25" w:rsidRPr="00423645" w:rsidRDefault="00E22E25" w:rsidP="00E22E25">
                            <w:r w:rsidRPr="00423645">
                              <w:t xml:space="preserve">RM Color: </w:t>
                            </w:r>
                            <w:r w:rsidR="00205B5E">
                              <w:t>CBK</w:t>
                            </w:r>
                          </w:p>
                          <w:p w14:paraId="774C85DB" w14:textId="77777777" w:rsidR="00E22E25" w:rsidRPr="00423645" w:rsidRDefault="00E22E25" w:rsidP="00E22E25"/>
                          <w:p w14:paraId="4DB826F5" w14:textId="77777777" w:rsidR="00E22E25" w:rsidRPr="00423645" w:rsidRDefault="00E22E25" w:rsidP="00E22E25"/>
                        </w:txbxContent>
                      </v:textbox>
                    </v:shape>
                  </w:pict>
                </mc:Fallback>
              </mc:AlternateContent>
            </w:r>
            <w:r w:rsidR="00205B5E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2CD3A1D7" wp14:editId="2BB5065C">
                      <wp:simplePos x="0" y="0"/>
                      <wp:positionH relativeFrom="column">
                        <wp:posOffset>3029065</wp:posOffset>
                      </wp:positionH>
                      <wp:positionV relativeFrom="paragraph">
                        <wp:posOffset>848591</wp:posOffset>
                      </wp:positionV>
                      <wp:extent cx="1669472" cy="706582"/>
                      <wp:effectExtent l="0" t="0" r="26035" b="1778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69472" cy="7065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6245B39" w14:textId="6F3A9EDE" w:rsidR="00205B5E" w:rsidRPr="00423645" w:rsidRDefault="00205B5E" w:rsidP="00205B5E">
                                  <w:r w:rsidRPr="00423645">
                                    <w:t xml:space="preserve">Item: </w:t>
                                  </w:r>
                                  <w:r>
                                    <w:t>420D LINING</w:t>
                                  </w:r>
                                  <w:r w:rsidRPr="00423645">
                                    <w:t xml:space="preserve"> </w:t>
                                  </w:r>
                                </w:p>
                                <w:p w14:paraId="2BCC7AF7" w14:textId="67D47506" w:rsidR="00205B5E" w:rsidRPr="00423645" w:rsidRDefault="00205B5E" w:rsidP="00205B5E">
                                  <w:r w:rsidRPr="00423645">
                                    <w:t>Style Color: MCAM</w:t>
                                  </w:r>
                                  <w:r w:rsidR="0092737C">
                                    <w:t xml:space="preserve"> /</w:t>
                                  </w:r>
                                  <w:r w:rsidR="00F0269A">
                                    <w:t xml:space="preserve"> TFP</w:t>
                                  </w:r>
                                </w:p>
                                <w:p w14:paraId="0C6F4187" w14:textId="5C9A4537" w:rsidR="00205B5E" w:rsidRPr="00423645" w:rsidRDefault="00205B5E" w:rsidP="00205B5E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3319D81" w14:textId="77777777" w:rsidR="00205B5E" w:rsidRPr="00423645" w:rsidRDefault="00205B5E" w:rsidP="00205B5E"/>
                                <w:p w14:paraId="41741FF3" w14:textId="77777777" w:rsidR="00205B5E" w:rsidRPr="00423645" w:rsidRDefault="00205B5E" w:rsidP="00205B5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D3A1D7" id="Text Box 23" o:spid="_x0000_s1029" type="#_x0000_t202" style="position:absolute;margin-left:238.5pt;margin-top:66.8pt;width:131.45pt;height:55.65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" fillcolor="white [3201]" strokeweight=".5pt">
                      <v:textbox>
                        <w:txbxContent>
                          <w:p w14:paraId="36245B39" w14:textId="6F3A9EDE" w:rsidR="00205B5E" w:rsidRPr="00423645" w:rsidRDefault="00205B5E" w:rsidP="00205B5E">
                            <w:r w:rsidRPr="00423645">
                              <w:t xml:space="preserve">Item: </w:t>
                            </w:r>
                            <w:r>
                              <w:t>420D LINING</w:t>
                            </w:r>
                            <w:r w:rsidRPr="00423645">
                              <w:t xml:space="preserve"> </w:t>
                            </w:r>
                          </w:p>
                          <w:p w14:paraId="2BCC7AF7" w14:textId="67D47506" w:rsidR="00205B5E" w:rsidRPr="00423645" w:rsidRDefault="00205B5E" w:rsidP="00205B5E">
                            <w:r w:rsidRPr="00423645">
                              <w:t>Style Color: MCAM</w:t>
                            </w:r>
                            <w:r w:rsidR="0092737C">
                              <w:t xml:space="preserve"> /</w:t>
                            </w:r>
                            <w:r w:rsidR="00F0269A">
                              <w:t xml:space="preserve"> TFP</w:t>
                            </w:r>
                          </w:p>
                          <w:p w14:paraId="0C6F4187" w14:textId="5C9A4537" w:rsidR="00205B5E" w:rsidRPr="00423645" w:rsidRDefault="00205B5E" w:rsidP="00205B5E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3319D81" w14:textId="77777777" w:rsidR="00205B5E" w:rsidRPr="00423645" w:rsidRDefault="00205B5E" w:rsidP="00205B5E"/>
                          <w:p w14:paraId="41741FF3" w14:textId="77777777" w:rsidR="00205B5E" w:rsidRPr="00423645" w:rsidRDefault="00205B5E" w:rsidP="00205B5E"/>
                        </w:txbxContent>
                      </v:textbox>
                    </v:shape>
                  </w:pict>
                </mc:Fallback>
              </mc:AlternateContent>
            </w:r>
            <w:r w:rsidR="00205B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024176B0" wp14:editId="2CE00301">
                      <wp:simplePos x="0" y="0"/>
                      <wp:positionH relativeFrom="column">
                        <wp:posOffset>747395</wp:posOffset>
                      </wp:positionH>
                      <wp:positionV relativeFrom="paragraph">
                        <wp:posOffset>713740</wp:posOffset>
                      </wp:positionV>
                      <wp:extent cx="2320290" cy="506730"/>
                      <wp:effectExtent l="19050" t="57150" r="22860" b="26670"/>
                      <wp:wrapNone/>
                      <wp:docPr id="16" name="Straight Arrow Connector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20290" cy="5067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3F2F4F" id="Straight Arrow Connector 16" o:spid="_x0000_s1026" type="#_x0000_t32" style="position:absolute;margin-left:58.85pt;margin-top:56.2pt;width:182.7pt;height:39.9pt;flip:x y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5B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26A4ED4E" wp14:editId="14162188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275590</wp:posOffset>
                      </wp:positionV>
                      <wp:extent cx="2651760" cy="377190"/>
                      <wp:effectExtent l="38100" t="0" r="15240" b="80010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1760" cy="3771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CE7658F" id="Straight Arrow Connector 17" o:spid="_x0000_s1026" type="#_x0000_t32" style="position:absolute;margin-left:123.35pt;margin-top:21.7pt;width:208.8pt;height:29.7pt;flip:x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0014B8">
              <w:tab/>
            </w:r>
          </w:p>
        </w:tc>
      </w:tr>
    </w:tbl>
    <w:p w14:paraId="0A80E094" w14:textId="745780B2" w:rsidR="00433A09" w:rsidRDefault="00433A09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8B6319" w:rsidRPr="00DE4BCC" w14:paraId="1FCE50D2" w14:textId="77777777" w:rsidTr="00AC2C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9E4F66C" w14:textId="77777777" w:rsidR="008B6319" w:rsidRPr="00DE4BCC" w:rsidRDefault="008B6319" w:rsidP="00AC2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B6319" w:rsidRPr="00DE4BCC" w14:paraId="03B03ABE" w14:textId="77777777" w:rsidTr="000014B8">
        <w:trPr>
          <w:trHeight w:val="12743"/>
        </w:trPr>
        <w:tc>
          <w:tcPr>
            <w:tcW w:w="5000" w:type="pct"/>
          </w:tcPr>
          <w:p w14:paraId="4148E7FC" w14:textId="1BA83C3E" w:rsidR="00205B5E" w:rsidRDefault="00205B5E" w:rsidP="00205B5E">
            <w:pPr>
              <w:pStyle w:val="NormalWeb"/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3995FAF4" wp14:editId="75AE2075">
                      <wp:simplePos x="0" y="0"/>
                      <wp:positionH relativeFrom="column">
                        <wp:posOffset>2953385</wp:posOffset>
                      </wp:positionH>
                      <wp:positionV relativeFrom="paragraph">
                        <wp:posOffset>98829</wp:posOffset>
                      </wp:positionV>
                      <wp:extent cx="1745673" cy="720436"/>
                      <wp:effectExtent l="0" t="0" r="26035" b="22860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5673" cy="72043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BF58984" w14:textId="6ECAEB5B" w:rsidR="00423645" w:rsidRPr="00423645" w:rsidRDefault="00423645" w:rsidP="00423645">
                                  <w:r w:rsidRPr="00423645">
                                    <w:t xml:space="preserve">Item: </w:t>
                                  </w:r>
                                  <w:r w:rsidR="00205B5E">
                                    <w:t xml:space="preserve">POLY MESH 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75A979BF" w14:textId="3DC3B42D" w:rsidR="00423645" w:rsidRPr="00423645" w:rsidRDefault="00423645" w:rsidP="00423645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1A1840C1" w14:textId="7DA535F3" w:rsidR="00423645" w:rsidRPr="00423645" w:rsidRDefault="00423645" w:rsidP="00423645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2F78FAB7" w14:textId="77777777" w:rsidR="00423645" w:rsidRPr="00423645" w:rsidRDefault="00423645" w:rsidP="00423645"/>
                                <w:p w14:paraId="4F3706B6" w14:textId="77777777" w:rsidR="00423645" w:rsidRPr="00423645" w:rsidRDefault="00423645" w:rsidP="0042364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95FAF4" id="Text Box 2" o:spid="_x0000_s1030" type="#_x0000_t202" style="position:absolute;margin-left:232.55pt;margin-top:7.8pt;width:137.45pt;height:56.75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" fillcolor="white [3201]" strokeweight=".5pt">
                      <v:textbox>
                        <w:txbxContent>
                          <w:p w14:paraId="5BF58984" w14:textId="6ECAEB5B" w:rsidR="00423645" w:rsidRPr="00423645" w:rsidRDefault="00423645" w:rsidP="00423645">
                            <w:r w:rsidRPr="00423645">
                              <w:t xml:space="preserve">Item: </w:t>
                            </w:r>
                            <w:r w:rsidR="00205B5E">
                              <w:t xml:space="preserve">POLY MESH </w:t>
                            </w:r>
                            <w:r>
                              <w:t xml:space="preserve"> </w:t>
                            </w:r>
                          </w:p>
                          <w:p w14:paraId="75A979BF" w14:textId="3DC3B42D" w:rsidR="00423645" w:rsidRPr="00423645" w:rsidRDefault="00423645" w:rsidP="00423645">
                            <w:r w:rsidRPr="00423645"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1A1840C1" w14:textId="7DA535F3" w:rsidR="00423645" w:rsidRPr="00423645" w:rsidRDefault="00423645" w:rsidP="00423645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2F78FAB7" w14:textId="77777777" w:rsidR="00423645" w:rsidRPr="00423645" w:rsidRDefault="00423645" w:rsidP="00423645"/>
                          <w:p w14:paraId="4F3706B6" w14:textId="77777777" w:rsidR="00423645" w:rsidRPr="00423645" w:rsidRDefault="00423645" w:rsidP="0042364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98912" behindDoc="1" locked="0" layoutInCell="1" allowOverlap="1" wp14:anchorId="112E88F5" wp14:editId="20D1233E">
                  <wp:simplePos x="0" y="0"/>
                  <wp:positionH relativeFrom="column">
                    <wp:posOffset>326475</wp:posOffset>
                  </wp:positionH>
                  <wp:positionV relativeFrom="paragraph">
                    <wp:posOffset>-189315</wp:posOffset>
                  </wp:positionV>
                  <wp:extent cx="2065176" cy="2753375"/>
                  <wp:effectExtent l="0" t="1270" r="0" b="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074865" cy="2766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F64197" w14:textId="201BCE0C" w:rsidR="008B6319" w:rsidRDefault="00205B5E" w:rsidP="008B631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9520" behindDoc="0" locked="0" layoutInCell="1" allowOverlap="1" wp14:anchorId="4294797D" wp14:editId="2454D9A1">
                      <wp:simplePos x="0" y="0"/>
                      <wp:positionH relativeFrom="column">
                        <wp:posOffset>1490345</wp:posOffset>
                      </wp:positionH>
                      <wp:positionV relativeFrom="paragraph">
                        <wp:posOffset>114300</wp:posOffset>
                      </wp:positionV>
                      <wp:extent cx="1729740" cy="506730"/>
                      <wp:effectExtent l="38100" t="0" r="22860" b="64770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9740" cy="5067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F1D11D" id="Straight Arrow Connector 26" o:spid="_x0000_s1026" type="#_x0000_t32" style="position:absolute;margin-left:117.35pt;margin-top:9pt;width:136.2pt;height:39.9pt;flip:x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2423061" w14:textId="0045DA8F" w:rsidR="000014B8" w:rsidRDefault="000014B8" w:rsidP="000014B8">
            <w:pPr>
              <w:jc w:val="center"/>
            </w:pPr>
          </w:p>
          <w:p w14:paraId="4C0A8AAC" w14:textId="23D70A3A" w:rsidR="000014B8" w:rsidRPr="000014B8" w:rsidRDefault="000014B8" w:rsidP="000014B8"/>
          <w:p w14:paraId="2848A1F6" w14:textId="395C18BD" w:rsidR="000014B8" w:rsidRPr="000014B8" w:rsidRDefault="000014B8" w:rsidP="000014B8"/>
          <w:p w14:paraId="395787C6" w14:textId="0BB014B6" w:rsidR="000014B8" w:rsidRPr="000014B8" w:rsidRDefault="00F0269A" w:rsidP="000014B8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06AAA4E2" wp14:editId="45814000">
                      <wp:simplePos x="0" y="0"/>
                      <wp:positionH relativeFrom="column">
                        <wp:posOffset>4151399</wp:posOffset>
                      </wp:positionH>
                      <wp:positionV relativeFrom="paragraph">
                        <wp:posOffset>155055</wp:posOffset>
                      </wp:positionV>
                      <wp:extent cx="1569720" cy="699655"/>
                      <wp:effectExtent l="0" t="0" r="11430" b="24765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9720" cy="6996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3FF4CF" w14:textId="74FA0767" w:rsidR="00423645" w:rsidRPr="00423645" w:rsidRDefault="00423645" w:rsidP="00423645">
                                  <w:r w:rsidRPr="00423645">
                                    <w:t xml:space="preserve">Item: </w:t>
                                  </w:r>
                                  <w:r w:rsidR="00F13E52">
                                    <w:t>NYLON TAPE 25MM</w:t>
                                  </w:r>
                                </w:p>
                                <w:p w14:paraId="399F68AA" w14:textId="4A80A6A4" w:rsidR="00423645" w:rsidRPr="00423645" w:rsidRDefault="00423645" w:rsidP="00423645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125F2DFB" w14:textId="4485B7D2" w:rsidR="00423645" w:rsidRPr="00423645" w:rsidRDefault="00423645" w:rsidP="00423645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68739E31" w14:textId="77777777" w:rsidR="00423645" w:rsidRPr="00423645" w:rsidRDefault="00423645" w:rsidP="00423645"/>
                                <w:p w14:paraId="3688BDDB" w14:textId="77777777" w:rsidR="00423645" w:rsidRPr="00423645" w:rsidRDefault="00423645" w:rsidP="0042364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AAA4E2" id="Text Box 3" o:spid="_x0000_s1031" type="#_x0000_t202" style="position:absolute;margin-left:326.9pt;margin-top:12.2pt;width:123.6pt;height:55.1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" fillcolor="white [3201]" strokeweight=".5pt">
                      <v:textbox>
                        <w:txbxContent>
                          <w:p w14:paraId="1D3FF4CF" w14:textId="74FA0767" w:rsidR="00423645" w:rsidRPr="00423645" w:rsidRDefault="00423645" w:rsidP="00423645">
                            <w:r w:rsidRPr="00423645">
                              <w:t xml:space="preserve">Item: </w:t>
                            </w:r>
                            <w:r w:rsidR="00F13E52">
                              <w:t>NYLON TAPE 25MM</w:t>
                            </w:r>
                          </w:p>
                          <w:p w14:paraId="399F68AA" w14:textId="4A80A6A4" w:rsidR="00423645" w:rsidRPr="00423645" w:rsidRDefault="00423645" w:rsidP="00423645">
                            <w:r w:rsidRPr="00423645"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125F2DFB" w14:textId="4485B7D2" w:rsidR="00423645" w:rsidRPr="00423645" w:rsidRDefault="00423645" w:rsidP="00423645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68739E31" w14:textId="77777777" w:rsidR="00423645" w:rsidRPr="00423645" w:rsidRDefault="00423645" w:rsidP="00423645"/>
                          <w:p w14:paraId="3688BDDB" w14:textId="77777777" w:rsidR="00423645" w:rsidRPr="00423645" w:rsidRDefault="00423645" w:rsidP="00423645"/>
                        </w:txbxContent>
                      </v:textbox>
                    </v:shape>
                  </w:pict>
                </mc:Fallback>
              </mc:AlternateContent>
            </w:r>
          </w:p>
          <w:p w14:paraId="28511522" w14:textId="202178D0" w:rsidR="000014B8" w:rsidRPr="000014B8" w:rsidRDefault="00205B5E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70BF3AC7" wp14:editId="629E70E4">
                      <wp:simplePos x="0" y="0"/>
                      <wp:positionH relativeFrom="column">
                        <wp:posOffset>2000885</wp:posOffset>
                      </wp:positionH>
                      <wp:positionV relativeFrom="paragraph">
                        <wp:posOffset>196215</wp:posOffset>
                      </wp:positionV>
                      <wp:extent cx="2217420" cy="483870"/>
                      <wp:effectExtent l="38100" t="0" r="30480" b="6858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17420" cy="4838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5C92A2" id="Straight Arrow Connector 24" o:spid="_x0000_s1026" type="#_x0000_t32" style="position:absolute;margin-left:157.55pt;margin-top:15.45pt;width:174.6pt;height:38.1pt;flip:x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6B106EEE" wp14:editId="7BB9832B">
                      <wp:simplePos x="0" y="0"/>
                      <wp:positionH relativeFrom="column">
                        <wp:posOffset>1528445</wp:posOffset>
                      </wp:positionH>
                      <wp:positionV relativeFrom="paragraph">
                        <wp:posOffset>184785</wp:posOffset>
                      </wp:positionV>
                      <wp:extent cx="2659380" cy="45719"/>
                      <wp:effectExtent l="38100" t="38100" r="26670" b="88265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93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838D84" id="Straight Arrow Connector 22" o:spid="_x0000_s1026" type="#_x0000_t32" style="position:absolute;margin-left:120.35pt;margin-top:14.55pt;width:209.4pt;height:3.6pt;flip:x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96A9394" w14:textId="4BE04767" w:rsidR="000014B8" w:rsidRPr="000014B8" w:rsidRDefault="000014B8" w:rsidP="000014B8"/>
          <w:p w14:paraId="279DDEB1" w14:textId="0BBE5722" w:rsidR="000014B8" w:rsidRPr="000014B8" w:rsidRDefault="000014B8" w:rsidP="000014B8"/>
          <w:p w14:paraId="1987EF9E" w14:textId="36D21089" w:rsidR="000014B8" w:rsidRDefault="000014B8" w:rsidP="000014B8"/>
          <w:p w14:paraId="15648387" w14:textId="6DB8EB8D" w:rsidR="000014B8" w:rsidRDefault="000014B8" w:rsidP="000014B8"/>
          <w:p w14:paraId="158581B9" w14:textId="63489665" w:rsidR="000014B8" w:rsidRDefault="000014B8" w:rsidP="000014B8">
            <w:pPr>
              <w:jc w:val="center"/>
            </w:pPr>
          </w:p>
          <w:p w14:paraId="7D6C9924" w14:textId="5907513D" w:rsidR="000014B8" w:rsidRPr="000014B8" w:rsidRDefault="000014B8" w:rsidP="000014B8"/>
          <w:p w14:paraId="71D14525" w14:textId="511599A8" w:rsidR="00205B5E" w:rsidRDefault="00F0269A" w:rsidP="00205B5E">
            <w:pPr>
              <w:pStyle w:val="NormalWeb"/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41B518EC" wp14:editId="07DE358B">
                      <wp:simplePos x="0" y="0"/>
                      <wp:positionH relativeFrom="column">
                        <wp:posOffset>3763472</wp:posOffset>
                      </wp:positionH>
                      <wp:positionV relativeFrom="paragraph">
                        <wp:posOffset>1334193</wp:posOffset>
                      </wp:positionV>
                      <wp:extent cx="1586346" cy="720436"/>
                      <wp:effectExtent l="0" t="0" r="13970" b="22860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86346" cy="72043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086BF2" w14:textId="651176A9" w:rsidR="00D33E4C" w:rsidRPr="00423645" w:rsidRDefault="00D33E4C" w:rsidP="00D33E4C">
                                  <w:r w:rsidRPr="00423645">
                                    <w:t>Item:</w:t>
                                  </w:r>
                                  <w:r>
                                    <w:t xml:space="preserve"> CODURA 500D   </w:t>
                                  </w:r>
                                </w:p>
                                <w:p w14:paraId="5B21E79F" w14:textId="37D9A4B1" w:rsidR="00D33E4C" w:rsidRPr="00423645" w:rsidRDefault="00D33E4C" w:rsidP="00D33E4C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77381134" w14:textId="134F63F9" w:rsidR="00D33E4C" w:rsidRPr="00423645" w:rsidRDefault="00D33E4C" w:rsidP="00D33E4C">
                                  <w:r w:rsidRPr="00423645">
                                    <w:t xml:space="preserve">RM Color: </w:t>
                                  </w:r>
                                  <w:r>
                                    <w:t>CBK</w:t>
                                  </w:r>
                                </w:p>
                                <w:p w14:paraId="3CF8FC11" w14:textId="77777777" w:rsidR="00D33E4C" w:rsidRPr="00423645" w:rsidRDefault="00D33E4C" w:rsidP="00D33E4C"/>
                                <w:p w14:paraId="36EADB8A" w14:textId="77777777" w:rsidR="00D33E4C" w:rsidRPr="00423645" w:rsidRDefault="00D33E4C" w:rsidP="00D33E4C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B518EC" id="Text Box 41" o:spid="_x0000_s1032" type="#_x0000_t202" style="position:absolute;margin-left:296.35pt;margin-top:105.05pt;width:124.9pt;height:56.75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" fillcolor="white [3201]" strokeweight=".5pt">
                      <v:textbox>
                        <w:txbxContent>
                          <w:p w14:paraId="21086BF2" w14:textId="651176A9" w:rsidR="00D33E4C" w:rsidRPr="00423645" w:rsidRDefault="00D33E4C" w:rsidP="00D33E4C">
                            <w:r w:rsidRPr="00423645">
                              <w:t>Item:</w:t>
                            </w:r>
                            <w:r>
                              <w:t xml:space="preserve"> CODURA 500D   </w:t>
                            </w:r>
                          </w:p>
                          <w:p w14:paraId="5B21E79F" w14:textId="37D9A4B1" w:rsidR="00D33E4C" w:rsidRPr="00423645" w:rsidRDefault="00D33E4C" w:rsidP="00D33E4C">
                            <w:r w:rsidRPr="00423645"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77381134" w14:textId="134F63F9" w:rsidR="00D33E4C" w:rsidRPr="00423645" w:rsidRDefault="00D33E4C" w:rsidP="00D33E4C">
                            <w:r w:rsidRPr="00423645">
                              <w:t xml:space="preserve">RM Color: </w:t>
                            </w:r>
                            <w:r>
                              <w:t>CBK</w:t>
                            </w:r>
                          </w:p>
                          <w:p w14:paraId="3CF8FC11" w14:textId="77777777" w:rsidR="00D33E4C" w:rsidRPr="00423645" w:rsidRDefault="00D33E4C" w:rsidP="00D33E4C"/>
                          <w:p w14:paraId="36EADB8A" w14:textId="77777777" w:rsidR="00D33E4C" w:rsidRPr="00423645" w:rsidRDefault="00D33E4C" w:rsidP="00D33E4C"/>
                        </w:txbxContent>
                      </v:textbox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6384" behindDoc="0" locked="0" layoutInCell="1" allowOverlap="1" wp14:anchorId="012EF20A" wp14:editId="18F0DCC8">
                      <wp:simplePos x="0" y="0"/>
                      <wp:positionH relativeFrom="column">
                        <wp:posOffset>3264708</wp:posOffset>
                      </wp:positionH>
                      <wp:positionV relativeFrom="paragraph">
                        <wp:posOffset>135255</wp:posOffset>
                      </wp:positionV>
                      <wp:extent cx="1638300" cy="699654"/>
                      <wp:effectExtent l="0" t="0" r="19050" b="24765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699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5817DF" w14:textId="5BE5380A" w:rsidR="00F90094" w:rsidRPr="00423645" w:rsidRDefault="00F90094" w:rsidP="00F90094">
                                  <w:r w:rsidRPr="00423645">
                                    <w:t xml:space="preserve">Item: </w:t>
                                  </w:r>
                                  <w:r w:rsidR="00205B5E">
                                    <w:t xml:space="preserve">25MM WEBBING </w:t>
                                  </w:r>
                                </w:p>
                                <w:p w14:paraId="58988FF7" w14:textId="38840E14" w:rsidR="00F90094" w:rsidRPr="00423645" w:rsidRDefault="00F90094" w:rsidP="00F90094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/TFP</w:t>
                                  </w:r>
                                </w:p>
                                <w:p w14:paraId="38500B52" w14:textId="3D1CD987" w:rsidR="00F90094" w:rsidRPr="00423645" w:rsidRDefault="00F90094" w:rsidP="00F90094">
                                  <w:r w:rsidRPr="00423645">
                                    <w:t xml:space="preserve">RM Color: </w:t>
                                  </w:r>
                                  <w:r w:rsidR="00205B5E">
                                    <w:t>CBK</w:t>
                                  </w:r>
                                </w:p>
                                <w:p w14:paraId="71CF0B8C" w14:textId="77777777" w:rsidR="00F90094" w:rsidRPr="00423645" w:rsidRDefault="00F90094" w:rsidP="00F90094"/>
                                <w:p w14:paraId="2EFAF3FE" w14:textId="77777777" w:rsidR="00F90094" w:rsidRPr="00423645" w:rsidRDefault="00F90094" w:rsidP="00F9009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2EF20A" id="Text Box 14" o:spid="_x0000_s1033" type="#_x0000_t202" style="position:absolute;margin-left:257.05pt;margin-top:10.65pt;width:129pt;height:55.1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" fillcolor="white [3201]" strokeweight=".5pt">
                      <v:textbox>
                        <w:txbxContent>
                          <w:p w14:paraId="125817DF" w14:textId="5BE5380A" w:rsidR="00F90094" w:rsidRPr="00423645" w:rsidRDefault="00F90094" w:rsidP="00F90094">
                            <w:r w:rsidRPr="00423645">
                              <w:t xml:space="preserve">Item: </w:t>
                            </w:r>
                            <w:r w:rsidR="00205B5E">
                              <w:t xml:space="preserve">25MM WEBBING </w:t>
                            </w:r>
                          </w:p>
                          <w:p w14:paraId="58988FF7" w14:textId="38840E14" w:rsidR="00F90094" w:rsidRPr="00423645" w:rsidRDefault="00F90094" w:rsidP="00F90094">
                            <w:r w:rsidRPr="00423645">
                              <w:t>Style Color: MCAM</w:t>
                            </w:r>
                            <w:r w:rsidR="00F0269A">
                              <w:t xml:space="preserve"> /TFP</w:t>
                            </w:r>
                          </w:p>
                          <w:p w14:paraId="38500B52" w14:textId="3D1CD987" w:rsidR="00F90094" w:rsidRPr="00423645" w:rsidRDefault="00F90094" w:rsidP="00F90094">
                            <w:r w:rsidRPr="00423645">
                              <w:t xml:space="preserve">RM Color: </w:t>
                            </w:r>
                            <w:r w:rsidR="00205B5E">
                              <w:t>CBK</w:t>
                            </w:r>
                          </w:p>
                          <w:p w14:paraId="71CF0B8C" w14:textId="77777777" w:rsidR="00F90094" w:rsidRPr="00423645" w:rsidRDefault="00F90094" w:rsidP="00F90094"/>
                          <w:p w14:paraId="2EFAF3FE" w14:textId="77777777" w:rsidR="00F90094" w:rsidRPr="00423645" w:rsidRDefault="00F90094" w:rsidP="00F90094"/>
                        </w:txbxContent>
                      </v:textbox>
                    </v:shape>
                  </w:pict>
                </mc:Fallback>
              </mc:AlternateContent>
            </w:r>
            <w:r w:rsidR="00D33E4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2FC6A39D" wp14:editId="07D7B6BB">
                      <wp:simplePos x="0" y="0"/>
                      <wp:positionH relativeFrom="column">
                        <wp:posOffset>1505585</wp:posOffset>
                      </wp:positionH>
                      <wp:positionV relativeFrom="paragraph">
                        <wp:posOffset>1775460</wp:posOffset>
                      </wp:positionV>
                      <wp:extent cx="2255520" cy="1535430"/>
                      <wp:effectExtent l="38100" t="0" r="30480" b="6477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55520" cy="15354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76EDC31" id="Straight Arrow Connector 46" o:spid="_x0000_s1026" type="#_x0000_t32" style="position:absolute;margin-left:118.55pt;margin-top:139.8pt;width:177.6pt;height:120.9pt;flip:x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33E4C">
              <w:rPr>
                <w:noProof/>
              </w:rPr>
              <w:drawing>
                <wp:anchor distT="0" distB="0" distL="114300" distR="114300" simplePos="0" relativeHeight="252206080" behindDoc="1" locked="0" layoutInCell="1" allowOverlap="1" wp14:anchorId="1AF72082" wp14:editId="3DF6A5B2">
                  <wp:simplePos x="0" y="0"/>
                  <wp:positionH relativeFrom="column">
                    <wp:posOffset>468575</wp:posOffset>
                  </wp:positionH>
                  <wp:positionV relativeFrom="paragraph">
                    <wp:posOffset>2176199</wp:posOffset>
                  </wp:positionV>
                  <wp:extent cx="1866047" cy="2737812"/>
                  <wp:effectExtent l="2222" t="0" r="3493" b="3492"/>
                  <wp:wrapNone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22"/>
                          <a:stretch/>
                        </pic:blipFill>
                        <pic:spPr bwMode="auto">
                          <a:xfrm rot="16200000">
                            <a:off x="0" y="0"/>
                            <a:ext cx="1873488" cy="2748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33E4C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30ABBF9A" wp14:editId="17572878">
                      <wp:simplePos x="0" y="0"/>
                      <wp:positionH relativeFrom="column">
                        <wp:posOffset>1528445</wp:posOffset>
                      </wp:positionH>
                      <wp:positionV relativeFrom="paragraph">
                        <wp:posOffset>1182370</wp:posOffset>
                      </wp:positionV>
                      <wp:extent cx="2484120" cy="663575"/>
                      <wp:effectExtent l="38100" t="57150" r="30480" b="22225"/>
                      <wp:wrapNone/>
                      <wp:docPr id="15" name="Straight Arrow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84120" cy="66357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864996" id="Straight Arrow Connector 15" o:spid="_x0000_s1026" type="#_x0000_t32" style="position:absolute;margin-left:120.35pt;margin-top:93.1pt;width:195.6pt;height:52.25pt;flip:x y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5B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020C6716" wp14:editId="02036917">
                      <wp:simplePos x="0" y="0"/>
                      <wp:positionH relativeFrom="column">
                        <wp:posOffset>2092325</wp:posOffset>
                      </wp:positionH>
                      <wp:positionV relativeFrom="paragraph">
                        <wp:posOffset>657225</wp:posOffset>
                      </wp:positionV>
                      <wp:extent cx="1173480" cy="448945"/>
                      <wp:effectExtent l="38100" t="0" r="26670" b="65405"/>
                      <wp:wrapNone/>
                      <wp:docPr id="40" name="Straight Arrow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73480" cy="4489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C83D7D" id="Straight Arrow Connector 40" o:spid="_x0000_s1026" type="#_x0000_t32" style="position:absolute;margin-left:164.75pt;margin-top:51.75pt;width:92.4pt;height:35.35pt;flip:x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5B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2033A882" wp14:editId="643B378F">
                      <wp:simplePos x="0" y="0"/>
                      <wp:positionH relativeFrom="column">
                        <wp:posOffset>484505</wp:posOffset>
                      </wp:positionH>
                      <wp:positionV relativeFrom="paragraph">
                        <wp:posOffset>649605</wp:posOffset>
                      </wp:positionV>
                      <wp:extent cx="2781300" cy="487045"/>
                      <wp:effectExtent l="38100" t="0" r="19050" b="84455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81300" cy="4870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653BC7" id="Straight Arrow Connector 39" o:spid="_x0000_s1026" type="#_x0000_t32" style="position:absolute;margin-left:38.15pt;margin-top:51.15pt;width:219pt;height:38.35pt;flip:x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5B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28DC0C14" wp14:editId="025D7169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641985</wp:posOffset>
                      </wp:positionV>
                      <wp:extent cx="1996440" cy="60325"/>
                      <wp:effectExtent l="38100" t="19050" r="22860" b="92075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6440" cy="603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99655A" id="Straight Arrow Connector 38" o:spid="_x0000_s1026" type="#_x0000_t32" style="position:absolute;margin-left:99.95pt;margin-top:50.55pt;width:157.2pt;height:4.75pt;flip:x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205B5E">
              <w:rPr>
                <w:noProof/>
              </w:rPr>
              <w:drawing>
                <wp:inline distT="0" distB="0" distL="0" distR="0" wp14:anchorId="0528304A" wp14:editId="2716EB06">
                  <wp:extent cx="2034485" cy="2795569"/>
                  <wp:effectExtent l="318" t="0" r="4762" b="4763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6" b="-299"/>
                          <a:stretch/>
                        </pic:blipFill>
                        <pic:spPr bwMode="auto">
                          <a:xfrm rot="16200000">
                            <a:off x="0" y="0"/>
                            <a:ext cx="2043761" cy="2808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0C7AFF" w14:textId="32A18EA5" w:rsidR="000014B8" w:rsidRDefault="000014B8" w:rsidP="000014B8"/>
          <w:p w14:paraId="15A6EB2E" w14:textId="7AEA2AAD" w:rsidR="00D33E4C" w:rsidRDefault="00F0269A" w:rsidP="00D33E4C">
            <w:pPr>
              <w:pStyle w:val="NormalWeb"/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4A41D8F2" wp14:editId="34166CDA">
                      <wp:simplePos x="0" y="0"/>
                      <wp:positionH relativeFrom="column">
                        <wp:posOffset>3964767</wp:posOffset>
                      </wp:positionH>
                      <wp:positionV relativeFrom="paragraph">
                        <wp:posOffset>283960</wp:posOffset>
                      </wp:positionV>
                      <wp:extent cx="1572491" cy="727364"/>
                      <wp:effectExtent l="0" t="0" r="27940" b="15875"/>
                      <wp:wrapNone/>
                      <wp:docPr id="7" name="Text Box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72491" cy="72736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D4FA4E0" w14:textId="1A14C731" w:rsidR="00F13E52" w:rsidRPr="00423645" w:rsidRDefault="00F13E52" w:rsidP="00F13E52">
                                  <w:r w:rsidRPr="00423645">
                                    <w:t xml:space="preserve">Item: </w:t>
                                  </w:r>
                                  <w:r w:rsidR="0092737C">
                                    <w:t>25MM WEBBING</w:t>
                                  </w:r>
                                </w:p>
                                <w:p w14:paraId="53751D56" w14:textId="038C6A21" w:rsidR="00F13E52" w:rsidRPr="00423645" w:rsidRDefault="00F13E52" w:rsidP="00F13E52">
                                  <w:r w:rsidRPr="00423645">
                                    <w:t>Style Color: MCAM</w:t>
                                  </w:r>
                                  <w:r w:rsidR="00F0269A">
                                    <w:t xml:space="preserve"> / TFP</w:t>
                                  </w:r>
                                </w:p>
                                <w:p w14:paraId="6879FDEF" w14:textId="72B8C4A0" w:rsidR="00F13E52" w:rsidRPr="00423645" w:rsidRDefault="00F13E52" w:rsidP="00F13E52">
                                  <w:r w:rsidRPr="00423645">
                                    <w:t xml:space="preserve">RM Color: </w:t>
                                  </w:r>
                                  <w:r w:rsidR="00D33E4C">
                                    <w:t>CBK</w:t>
                                  </w:r>
                                </w:p>
                                <w:p w14:paraId="2B0FAF63" w14:textId="77777777" w:rsidR="00F13E52" w:rsidRPr="00423645" w:rsidRDefault="00F13E52" w:rsidP="00F13E52"/>
                                <w:p w14:paraId="13C84295" w14:textId="77777777" w:rsidR="00F13E52" w:rsidRPr="00423645" w:rsidRDefault="00F13E52" w:rsidP="00F13E5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41D8F2" id="Text Box 7" o:spid="_x0000_s1034" type="#_x0000_t202" style="position:absolute;margin-left:312.2pt;margin-top:22.35pt;width:123.8pt;height:57.2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" fillcolor="white [3201]" strokeweight=".5pt">
                      <v:textbox>
                        <w:txbxContent>
                          <w:p w14:paraId="5D4FA4E0" w14:textId="1A14C731" w:rsidR="00F13E52" w:rsidRPr="00423645" w:rsidRDefault="00F13E52" w:rsidP="00F13E52">
                            <w:r w:rsidRPr="00423645">
                              <w:t xml:space="preserve">Item: </w:t>
                            </w:r>
                            <w:r w:rsidR="0092737C">
                              <w:t>25MM WEBBING</w:t>
                            </w:r>
                          </w:p>
                          <w:p w14:paraId="53751D56" w14:textId="038C6A21" w:rsidR="00F13E52" w:rsidRPr="00423645" w:rsidRDefault="00F13E52" w:rsidP="00F13E52">
                            <w:r w:rsidRPr="00423645">
                              <w:t>Style Color: MCAM</w:t>
                            </w:r>
                            <w:r w:rsidR="00F0269A">
                              <w:t xml:space="preserve"> / TFP</w:t>
                            </w:r>
                          </w:p>
                          <w:p w14:paraId="6879FDEF" w14:textId="72B8C4A0" w:rsidR="00F13E52" w:rsidRPr="00423645" w:rsidRDefault="00F13E52" w:rsidP="00F13E52">
                            <w:r w:rsidRPr="00423645">
                              <w:t xml:space="preserve">RM Color: </w:t>
                            </w:r>
                            <w:r w:rsidR="00D33E4C">
                              <w:t>CBK</w:t>
                            </w:r>
                          </w:p>
                          <w:p w14:paraId="2B0FAF63" w14:textId="77777777" w:rsidR="00F13E52" w:rsidRPr="00423645" w:rsidRDefault="00F13E52" w:rsidP="00F13E52"/>
                          <w:p w14:paraId="13C84295" w14:textId="77777777" w:rsidR="00F13E52" w:rsidRPr="00423645" w:rsidRDefault="00F13E52" w:rsidP="00F13E52"/>
                        </w:txbxContent>
                      </v:textbox>
                    </v:shape>
                  </w:pict>
                </mc:Fallback>
              </mc:AlternateContent>
            </w:r>
          </w:p>
          <w:p w14:paraId="5F75EA60" w14:textId="70C592F1" w:rsidR="000014B8" w:rsidRDefault="00D33E4C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0895B095" wp14:editId="0B850CDA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182245</wp:posOffset>
                      </wp:positionV>
                      <wp:extent cx="1699260" cy="1630680"/>
                      <wp:effectExtent l="38100" t="38100" r="34290" b="26670"/>
                      <wp:wrapNone/>
                      <wp:docPr id="47" name="Straight Arrow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99260" cy="1630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DD7F26" id="Straight Arrow Connector 47" o:spid="_x0000_s1026" type="#_x0000_t32" style="position:absolute;margin-left:12.35pt;margin-top:14.35pt;width:133.8pt;height:128.4pt;flip:x y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72B62C4A" wp14:editId="19DADA35">
                      <wp:simplePos x="0" y="0"/>
                      <wp:positionH relativeFrom="column">
                        <wp:posOffset>1284605</wp:posOffset>
                      </wp:positionH>
                      <wp:positionV relativeFrom="paragraph">
                        <wp:posOffset>178435</wp:posOffset>
                      </wp:positionV>
                      <wp:extent cx="2712720" cy="49530"/>
                      <wp:effectExtent l="19050" t="76200" r="11430" b="4572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712720" cy="495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1A422E" id="Straight Arrow Connector 5" o:spid="_x0000_s1026" type="#_x0000_t32" style="position:absolute;margin-left:101.15pt;margin-top:14.05pt;width:213.6pt;height:3.9pt;flip:x y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3780FB1" w14:textId="29C03BCC" w:rsidR="000014B8" w:rsidRDefault="00D33E4C" w:rsidP="000014B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20203472" wp14:editId="3B97B725">
                      <wp:simplePos x="0" y="0"/>
                      <wp:positionH relativeFrom="column">
                        <wp:posOffset>1330325</wp:posOffset>
                      </wp:positionH>
                      <wp:positionV relativeFrom="paragraph">
                        <wp:posOffset>35560</wp:posOffset>
                      </wp:positionV>
                      <wp:extent cx="2651760" cy="563880"/>
                      <wp:effectExtent l="38100" t="0" r="15240" b="83820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51760" cy="5638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9F0A95" id="Straight Arrow Connector 45" o:spid="_x0000_s1026" type="#_x0000_t32" style="position:absolute;margin-left:104.75pt;margin-top:2.8pt;width:208.8pt;height:44.4pt;flip:x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41C7BDFA" wp14:editId="5D3D6820">
                      <wp:simplePos x="0" y="0"/>
                      <wp:positionH relativeFrom="column">
                        <wp:posOffset>1334135</wp:posOffset>
                      </wp:positionH>
                      <wp:positionV relativeFrom="paragraph">
                        <wp:posOffset>35560</wp:posOffset>
                      </wp:positionV>
                      <wp:extent cx="2647950" cy="274320"/>
                      <wp:effectExtent l="38100" t="0" r="19050" b="87630"/>
                      <wp:wrapNone/>
                      <wp:docPr id="44" name="Straight Arrow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47950" cy="2743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6255CC" id="Straight Arrow Connector 44" o:spid="_x0000_s1026" type="#_x0000_t32" style="position:absolute;margin-left:105.05pt;margin-top:2.8pt;width:208.5pt;height:21.6pt;flip:x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5ED59EA1" wp14:editId="308DECBE">
                      <wp:simplePos x="0" y="0"/>
                      <wp:positionH relativeFrom="column">
                        <wp:posOffset>1322705</wp:posOffset>
                      </wp:positionH>
                      <wp:positionV relativeFrom="paragraph">
                        <wp:posOffset>35560</wp:posOffset>
                      </wp:positionV>
                      <wp:extent cx="2670810" cy="754380"/>
                      <wp:effectExtent l="38100" t="0" r="15240" b="6477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70810" cy="7543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972603" id="Straight Arrow Connector 28" o:spid="_x0000_s1026" type="#_x0000_t32" style="position:absolute;margin-left:104.15pt;margin-top:2.8pt;width:210.3pt;height:59.4pt;flip:x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ECD712" w14:textId="3B6130AE" w:rsidR="008E1A43" w:rsidRPr="008E1A43" w:rsidRDefault="008E1A43" w:rsidP="008E1A43"/>
          <w:p w14:paraId="34331AA9" w14:textId="551EDE85" w:rsidR="008E1A43" w:rsidRPr="008E1A43" w:rsidRDefault="008E1A43" w:rsidP="008E1A43"/>
          <w:p w14:paraId="3CE86A02" w14:textId="1C4B7174" w:rsidR="008E1A43" w:rsidRPr="008E1A43" w:rsidRDefault="00FB6DF0" w:rsidP="008E1A43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134B3D9B" wp14:editId="74870C09">
                      <wp:simplePos x="0" y="0"/>
                      <wp:positionH relativeFrom="column">
                        <wp:posOffset>3761105</wp:posOffset>
                      </wp:positionH>
                      <wp:positionV relativeFrom="paragraph">
                        <wp:posOffset>98425</wp:posOffset>
                      </wp:positionV>
                      <wp:extent cx="1882140" cy="1181100"/>
                      <wp:effectExtent l="0" t="0" r="22860" b="1905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2140" cy="1181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6A530A0" w14:textId="08B6D7F5" w:rsidR="00FB6DF0" w:rsidRPr="00423645" w:rsidRDefault="00FB6DF0" w:rsidP="00FB6DF0">
                                  <w:r w:rsidRPr="00423645">
                                    <w:t xml:space="preserve">Item: </w:t>
                                  </w:r>
                                  <w:r>
                                    <w:t xml:space="preserve">500D CODURA </w:t>
                                  </w:r>
                                  <w:r w:rsidRPr="00FB6DF0">
                                    <w:rPr>
                                      <w:highlight w:val="yellow"/>
                                    </w:rPr>
                                    <w:t>BOTTOM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A474995" w14:textId="77777777" w:rsidR="00FB6DF0" w:rsidRPr="00423645" w:rsidRDefault="00FB6DF0" w:rsidP="00FB6DF0">
                                  <w:r w:rsidRPr="00423645">
                                    <w:t>Style Color: MCAM</w:t>
                                  </w:r>
                                </w:p>
                                <w:p w14:paraId="4BDEC2B4" w14:textId="55D04761" w:rsidR="00FB6DF0" w:rsidRPr="00423645" w:rsidRDefault="00FB6DF0" w:rsidP="00FB6DF0">
                                  <w:r w:rsidRPr="00423645">
                                    <w:t xml:space="preserve">RM Color: </w:t>
                                  </w:r>
                                  <w:r>
                                    <w:t>MCAM</w:t>
                                  </w:r>
                                </w:p>
                                <w:p w14:paraId="3BE04A9C" w14:textId="77777777" w:rsidR="00FB6DF0" w:rsidRPr="00423645" w:rsidRDefault="00FB6DF0" w:rsidP="00FB6DF0">
                                  <w:r w:rsidRPr="00423645">
                                    <w:t>Style Color: TFP</w:t>
                                  </w:r>
                                </w:p>
                                <w:p w14:paraId="269B06A2" w14:textId="77777777" w:rsidR="00FB6DF0" w:rsidRPr="00423645" w:rsidRDefault="00FB6DF0" w:rsidP="00FB6DF0">
                                  <w:r w:rsidRPr="00423645">
                                    <w:t xml:space="preserve">RM Color: </w:t>
                                  </w:r>
                                  <w:r>
                                    <w:t>TFP</w:t>
                                  </w:r>
                                </w:p>
                                <w:p w14:paraId="245A4507" w14:textId="77777777" w:rsidR="00FB6DF0" w:rsidRPr="00423645" w:rsidRDefault="00FB6DF0" w:rsidP="00FB6DF0"/>
                                <w:p w14:paraId="3616DEA8" w14:textId="77777777" w:rsidR="00FB6DF0" w:rsidRPr="00423645" w:rsidRDefault="00FB6DF0" w:rsidP="00FB6DF0"/>
                                <w:p w14:paraId="2668A6F4" w14:textId="77777777" w:rsidR="00FB6DF0" w:rsidRPr="00423645" w:rsidRDefault="00FB6DF0" w:rsidP="00FB6DF0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4B3D9B" id="Text Box 49" o:spid="_x0000_s1035" type="#_x0000_t202" style="position:absolute;margin-left:296.15pt;margin-top:7.75pt;width:148.2pt;height:93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" fillcolor="white [3201]" strokeweight=".5pt">
                      <v:textbox>
                        <w:txbxContent>
                          <w:p w14:paraId="66A530A0" w14:textId="08B6D7F5" w:rsidR="00FB6DF0" w:rsidRPr="00423645" w:rsidRDefault="00FB6DF0" w:rsidP="00FB6DF0">
                            <w:r w:rsidRPr="00423645">
                              <w:t xml:space="preserve">Item: </w:t>
                            </w:r>
                            <w:r>
                              <w:t xml:space="preserve">500D CODURA </w:t>
                            </w:r>
                            <w:r w:rsidRPr="00FB6DF0">
                              <w:rPr>
                                <w:highlight w:val="yellow"/>
                              </w:rPr>
                              <w:t>BOTTOM</w:t>
                            </w:r>
                            <w:r>
                              <w:t xml:space="preserve"> </w:t>
                            </w:r>
                          </w:p>
                          <w:p w14:paraId="6A474995" w14:textId="77777777" w:rsidR="00FB6DF0" w:rsidRPr="00423645" w:rsidRDefault="00FB6DF0" w:rsidP="00FB6DF0">
                            <w:r w:rsidRPr="00423645">
                              <w:t>Style Color: MCAM</w:t>
                            </w:r>
                          </w:p>
                          <w:p w14:paraId="4BDEC2B4" w14:textId="55D04761" w:rsidR="00FB6DF0" w:rsidRPr="00423645" w:rsidRDefault="00FB6DF0" w:rsidP="00FB6DF0">
                            <w:r w:rsidRPr="00423645">
                              <w:t xml:space="preserve">RM Color: </w:t>
                            </w:r>
                            <w:r>
                              <w:t>MCAM</w:t>
                            </w:r>
                          </w:p>
                          <w:p w14:paraId="3BE04A9C" w14:textId="77777777" w:rsidR="00FB6DF0" w:rsidRPr="00423645" w:rsidRDefault="00FB6DF0" w:rsidP="00FB6DF0">
                            <w:r w:rsidRPr="00423645">
                              <w:t>Style Color: TFP</w:t>
                            </w:r>
                          </w:p>
                          <w:p w14:paraId="269B06A2" w14:textId="77777777" w:rsidR="00FB6DF0" w:rsidRPr="00423645" w:rsidRDefault="00FB6DF0" w:rsidP="00FB6DF0">
                            <w:r w:rsidRPr="00423645">
                              <w:t xml:space="preserve">RM Color: </w:t>
                            </w:r>
                            <w:r>
                              <w:t>TFP</w:t>
                            </w:r>
                          </w:p>
                          <w:p w14:paraId="245A4507" w14:textId="77777777" w:rsidR="00FB6DF0" w:rsidRPr="00423645" w:rsidRDefault="00FB6DF0" w:rsidP="00FB6DF0"/>
                          <w:p w14:paraId="3616DEA8" w14:textId="77777777" w:rsidR="00FB6DF0" w:rsidRPr="00423645" w:rsidRDefault="00FB6DF0" w:rsidP="00FB6DF0"/>
                          <w:p w14:paraId="2668A6F4" w14:textId="77777777" w:rsidR="00FB6DF0" w:rsidRPr="00423645" w:rsidRDefault="00FB6DF0" w:rsidP="00FB6DF0"/>
                        </w:txbxContent>
                      </v:textbox>
                    </v:shape>
                  </w:pict>
                </mc:Fallback>
              </mc:AlternateContent>
            </w:r>
          </w:p>
          <w:p w14:paraId="5EA432DE" w14:textId="2BAE3510" w:rsidR="008E1A43" w:rsidRPr="008E1A43" w:rsidRDefault="008E1A43" w:rsidP="008E1A43"/>
          <w:p w14:paraId="2B1DDE95" w14:textId="3D9D3ABD" w:rsidR="008E1A43" w:rsidRPr="008E1A43" w:rsidRDefault="00FB6DF0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 wp14:anchorId="0339D84B" wp14:editId="55BAFD76">
                      <wp:simplePos x="0" y="0"/>
                      <wp:positionH relativeFrom="column">
                        <wp:posOffset>1444625</wp:posOffset>
                      </wp:positionH>
                      <wp:positionV relativeFrom="paragraph">
                        <wp:posOffset>52705</wp:posOffset>
                      </wp:positionV>
                      <wp:extent cx="2308860" cy="163830"/>
                      <wp:effectExtent l="0" t="57150" r="15240" b="2667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08860" cy="1638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4EC19C" id="Straight Arrow Connector 48" o:spid="_x0000_s1026" type="#_x0000_t32" style="position:absolute;margin-left:113.75pt;margin-top:4.15pt;width:181.8pt;height:12.9pt;flip:x y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4F5D153" w14:textId="57982E41" w:rsidR="008E1A43" w:rsidRPr="008E1A43" w:rsidRDefault="00FB6DF0" w:rsidP="008E1A43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34D0F9B2" wp14:editId="217F85EC">
                      <wp:simplePos x="0" y="0"/>
                      <wp:positionH relativeFrom="column">
                        <wp:posOffset>1848485</wp:posOffset>
                      </wp:positionH>
                      <wp:positionV relativeFrom="paragraph">
                        <wp:posOffset>123190</wp:posOffset>
                      </wp:positionV>
                      <wp:extent cx="1539240" cy="678180"/>
                      <wp:effectExtent l="0" t="0" r="22860" b="2667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924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F2AB8FA" w14:textId="2CC27C5D" w:rsidR="00F13E52" w:rsidRPr="00423645" w:rsidRDefault="00F13E52" w:rsidP="00F13E52">
                                  <w:r w:rsidRPr="00423645">
                                    <w:t xml:space="preserve">Item: </w:t>
                                  </w:r>
                                  <w:r w:rsidR="00D33E4C">
                                    <w:t xml:space="preserve">HEAT TUBE </w:t>
                                  </w:r>
                                </w:p>
                                <w:p w14:paraId="55074FEC" w14:textId="6A1E7B29" w:rsidR="00F13E52" w:rsidRPr="00423645" w:rsidRDefault="00F13E52" w:rsidP="00F13E52">
                                  <w:r w:rsidRPr="00423645">
                                    <w:t>Style Color: MCAM</w:t>
                                  </w:r>
                                  <w:r w:rsidR="00D33E4C">
                                    <w:t xml:space="preserve"> / TFP</w:t>
                                  </w:r>
                                </w:p>
                                <w:p w14:paraId="34DAA30B" w14:textId="58177708" w:rsidR="00F13E52" w:rsidRPr="00423645" w:rsidRDefault="00F13E52" w:rsidP="00F13E52">
                                  <w:r w:rsidRPr="00423645">
                                    <w:t xml:space="preserve">RM Color: </w:t>
                                  </w:r>
                                  <w:r w:rsidR="00D33E4C">
                                    <w:t>BLACK</w:t>
                                  </w:r>
                                </w:p>
                                <w:p w14:paraId="42ADA53A" w14:textId="77777777" w:rsidR="00F13E52" w:rsidRPr="00423645" w:rsidRDefault="00F13E52" w:rsidP="00F13E52"/>
                                <w:p w14:paraId="1AA87FCF" w14:textId="77777777" w:rsidR="00F13E52" w:rsidRPr="00423645" w:rsidRDefault="00F13E52" w:rsidP="00F13E52"/>
                                <w:p w14:paraId="4D3BE497" w14:textId="77777777" w:rsidR="00F13E52" w:rsidRPr="00423645" w:rsidRDefault="00F13E52" w:rsidP="00F13E52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D0F9B2" id="Text Box 4" o:spid="_x0000_s1036" type="#_x0000_t202" style="position:absolute;margin-left:145.55pt;margin-top:9.7pt;width:121.2pt;height:53.4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" fillcolor="white [3201]" strokeweight=".5pt">
                      <v:textbox>
                        <w:txbxContent>
                          <w:p w14:paraId="6F2AB8FA" w14:textId="2CC27C5D" w:rsidR="00F13E52" w:rsidRPr="00423645" w:rsidRDefault="00F13E52" w:rsidP="00F13E52">
                            <w:r w:rsidRPr="00423645">
                              <w:t xml:space="preserve">Item: </w:t>
                            </w:r>
                            <w:r w:rsidR="00D33E4C">
                              <w:t xml:space="preserve">HEAT TUBE </w:t>
                            </w:r>
                          </w:p>
                          <w:p w14:paraId="55074FEC" w14:textId="6A1E7B29" w:rsidR="00F13E52" w:rsidRPr="00423645" w:rsidRDefault="00F13E52" w:rsidP="00F13E52">
                            <w:r w:rsidRPr="00423645">
                              <w:t>Style Color: MCAM</w:t>
                            </w:r>
                            <w:r w:rsidR="00D33E4C">
                              <w:t xml:space="preserve"> / TFP</w:t>
                            </w:r>
                          </w:p>
                          <w:p w14:paraId="34DAA30B" w14:textId="58177708" w:rsidR="00F13E52" w:rsidRPr="00423645" w:rsidRDefault="00F13E52" w:rsidP="00F13E52">
                            <w:r w:rsidRPr="00423645">
                              <w:t xml:space="preserve">RM Color: </w:t>
                            </w:r>
                            <w:r w:rsidR="00D33E4C">
                              <w:t>BLACK</w:t>
                            </w:r>
                          </w:p>
                          <w:p w14:paraId="42ADA53A" w14:textId="77777777" w:rsidR="00F13E52" w:rsidRPr="00423645" w:rsidRDefault="00F13E52" w:rsidP="00F13E52"/>
                          <w:p w14:paraId="1AA87FCF" w14:textId="77777777" w:rsidR="00F13E52" w:rsidRPr="00423645" w:rsidRDefault="00F13E52" w:rsidP="00F13E52"/>
                          <w:p w14:paraId="4D3BE497" w14:textId="77777777" w:rsidR="00F13E52" w:rsidRPr="00423645" w:rsidRDefault="00F13E52" w:rsidP="00F13E52"/>
                        </w:txbxContent>
                      </v:textbox>
                    </v:shape>
                  </w:pict>
                </mc:Fallback>
              </mc:AlternateContent>
            </w:r>
          </w:p>
          <w:p w14:paraId="140FEC6F" w14:textId="4B1E955E" w:rsidR="008E1A43" w:rsidRPr="008E1A43" w:rsidRDefault="008E1A43" w:rsidP="008E1A43"/>
          <w:p w14:paraId="6EA103FA" w14:textId="37C44EE6" w:rsidR="008E1A43" w:rsidRDefault="008E1A43" w:rsidP="008E1A43"/>
          <w:p w14:paraId="21D857E2" w14:textId="0A4AC2B1" w:rsidR="008E1A43" w:rsidRPr="008E1A43" w:rsidRDefault="00F90094" w:rsidP="008E1A4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79AF0592" wp14:editId="711BBC51">
                      <wp:simplePos x="0" y="0"/>
                      <wp:positionH relativeFrom="column">
                        <wp:posOffset>1604645</wp:posOffset>
                      </wp:positionH>
                      <wp:positionV relativeFrom="paragraph">
                        <wp:posOffset>1263650</wp:posOffset>
                      </wp:positionV>
                      <wp:extent cx="1661160" cy="45719"/>
                      <wp:effectExtent l="19050" t="76200" r="15240" b="50165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6116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C534B4" id="Straight Arrow Connector 8" o:spid="_x0000_s1026" type="#_x0000_t32" style="position:absolute;margin-left:126.35pt;margin-top:99.5pt;width:130.8pt;height:3.6pt;flip:x y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7AC1F007" w14:textId="78B479C0" w:rsidR="0058585A" w:rsidRDefault="0058585A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6D88E0C5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F11311">
        <w:trPr>
          <w:trHeight w:val="4103"/>
        </w:trPr>
        <w:tc>
          <w:tcPr>
            <w:tcW w:w="5000" w:type="pct"/>
          </w:tcPr>
          <w:p w14:paraId="2C535451" w14:textId="27C07D0B" w:rsidR="0066283E" w:rsidRPr="0066283E" w:rsidRDefault="00BF639D" w:rsidP="00390E98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6654A8B4" wp14:editId="7E89ABB9">
                      <wp:simplePos x="0" y="0"/>
                      <wp:positionH relativeFrom="column">
                        <wp:posOffset>1823720</wp:posOffset>
                      </wp:positionH>
                      <wp:positionV relativeFrom="paragraph">
                        <wp:posOffset>850265</wp:posOffset>
                      </wp:positionV>
                      <wp:extent cx="1076325" cy="0"/>
                      <wp:effectExtent l="38100" t="76200" r="0" b="95250"/>
                      <wp:wrapNone/>
                      <wp:docPr id="36" name="Straight Arrow Connector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763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D794FA8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6" o:spid="_x0000_s1026" type="#_x0000_t32" style="position:absolute;margin-left:143.6pt;margin-top:66.95pt;width:84.75pt;height:0;flip:x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BF639D">
              <w:rPr>
                <w:noProof/>
              </w:rPr>
              <w:drawing>
                <wp:anchor distT="0" distB="0" distL="114300" distR="114300" simplePos="0" relativeHeight="252223488" behindDoc="1" locked="0" layoutInCell="1" allowOverlap="1" wp14:anchorId="70F2E950" wp14:editId="35F8F32D">
                  <wp:simplePos x="0" y="0"/>
                  <wp:positionH relativeFrom="column">
                    <wp:posOffset>272097</wp:posOffset>
                  </wp:positionH>
                  <wp:positionV relativeFrom="paragraph">
                    <wp:posOffset>134303</wp:posOffset>
                  </wp:positionV>
                  <wp:extent cx="1747162" cy="2270920"/>
                  <wp:effectExtent l="4763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47162" cy="2270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1131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12B932FB">
                      <wp:simplePos x="0" y="0"/>
                      <wp:positionH relativeFrom="column">
                        <wp:posOffset>2943861</wp:posOffset>
                      </wp:positionH>
                      <wp:positionV relativeFrom="paragraph">
                        <wp:posOffset>564515</wp:posOffset>
                      </wp:positionV>
                      <wp:extent cx="1638300" cy="447675"/>
                      <wp:effectExtent l="0" t="0" r="19050" b="28575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38300" cy="4476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356C64D1" w:rsidR="00390E98" w:rsidRDefault="00390E98">
                                  <w:r>
                                    <w:t xml:space="preserve">Attaching </w:t>
                                  </w:r>
                                  <w:r w:rsidR="00F11311">
                                    <w:t xml:space="preserve">on Back Webbing </w:t>
                                  </w:r>
                                  <w:r w:rsidR="007F6BDA">
                                    <w:t>Strap as a patch label</w:t>
                                  </w:r>
                                  <w:r w:rsidR="00916427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37" type="#_x0000_t202" style="position:absolute;margin-left:231.8pt;margin-top:44.45pt;width:129pt;height:35.2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" fillcolor="white [3201]" strokeweight=".5pt">
                      <v:textbox>
                        <w:txbxContent>
                          <w:p w14:paraId="54A59213" w14:textId="356C64D1" w:rsidR="00390E98" w:rsidRDefault="00390E98">
                            <w:r>
                              <w:t xml:space="preserve">Attaching </w:t>
                            </w:r>
                            <w:r w:rsidR="00F11311">
                              <w:t xml:space="preserve">on Back Webbing </w:t>
                            </w:r>
                            <w:r w:rsidR="007F6BDA">
                              <w:t>Strap as a patch label</w:t>
                            </w:r>
                            <w:r w:rsidR="00916427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B58AD6D" w14:textId="5E4FDBF0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19A6930B" w:rsidR="004B3C6F" w:rsidRPr="00DE4BCC" w:rsidRDefault="00040A91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Label Artwork</w:t>
            </w:r>
          </w:p>
        </w:tc>
      </w:tr>
      <w:tr w:rsidR="004B3C6F" w:rsidRPr="00DE4BCC" w14:paraId="332F4536" w14:textId="77777777" w:rsidTr="00FB6DF0">
        <w:trPr>
          <w:trHeight w:val="7343"/>
        </w:trPr>
        <w:tc>
          <w:tcPr>
            <w:tcW w:w="5000" w:type="pct"/>
            <w:shd w:val="clear" w:color="auto" w:fill="auto"/>
          </w:tcPr>
          <w:p w14:paraId="4075DC3F" w14:textId="28D0A3EF" w:rsidR="00437BEB" w:rsidRPr="00437BEB" w:rsidRDefault="00FB6DF0" w:rsidP="00437BEB">
            <w:r>
              <w:t>LABEL ARTWORK</w:t>
            </w:r>
          </w:p>
          <w:p w14:paraId="01F4949F" w14:textId="0994E96E" w:rsidR="00437BEB" w:rsidRDefault="00CC4629" w:rsidP="00437BEB">
            <w:r w:rsidRPr="00CC4629">
              <w:drawing>
                <wp:anchor distT="0" distB="0" distL="114300" distR="114300" simplePos="0" relativeHeight="252226560" behindDoc="1" locked="0" layoutInCell="1" allowOverlap="1" wp14:anchorId="30CBC5C1" wp14:editId="2323763B">
                  <wp:simplePos x="0" y="0"/>
                  <wp:positionH relativeFrom="column">
                    <wp:posOffset>116981</wp:posOffset>
                  </wp:positionH>
                  <wp:positionV relativeFrom="paragraph">
                    <wp:posOffset>163054</wp:posOffset>
                  </wp:positionV>
                  <wp:extent cx="2717800" cy="976212"/>
                  <wp:effectExtent l="0" t="0" r="635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7800" cy="976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F50AE7">
              <w:rPr>
                <w:noProof/>
              </w:rPr>
              <w:drawing>
                <wp:anchor distT="0" distB="0" distL="114300" distR="114300" simplePos="0" relativeHeight="252225536" behindDoc="1" locked="0" layoutInCell="1" allowOverlap="1" wp14:anchorId="036336E6" wp14:editId="30FBD917">
                  <wp:simplePos x="0" y="0"/>
                  <wp:positionH relativeFrom="column">
                    <wp:posOffset>2946285</wp:posOffset>
                  </wp:positionH>
                  <wp:positionV relativeFrom="paragraph">
                    <wp:posOffset>151361</wp:posOffset>
                  </wp:positionV>
                  <wp:extent cx="2854210" cy="1043902"/>
                  <wp:effectExtent l="0" t="0" r="3810" b="4445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4210" cy="1043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E212A2" w14:textId="3BD81564" w:rsidR="00437BEB" w:rsidRPr="00437BEB" w:rsidRDefault="00437BEB" w:rsidP="00437BEB"/>
          <w:p w14:paraId="768F2788" w14:textId="1A8E76DA" w:rsidR="00437BEB" w:rsidRDefault="00437BEB" w:rsidP="00437BEB"/>
          <w:p w14:paraId="4A650836" w14:textId="555A2275" w:rsidR="00437BEB" w:rsidRPr="00437BEB" w:rsidRDefault="00437BEB" w:rsidP="00437BEB">
            <w:pPr>
              <w:tabs>
                <w:tab w:val="left" w:pos="3015"/>
              </w:tabs>
            </w:pPr>
            <w:r>
              <w:tab/>
            </w:r>
          </w:p>
          <w:p w14:paraId="027BBC47" w14:textId="590ABB4D" w:rsidR="00437BEB" w:rsidRDefault="00437BEB" w:rsidP="00437BEB"/>
          <w:p w14:paraId="4490E0D6" w14:textId="5222D1FB" w:rsidR="00FB6DF0" w:rsidRPr="00FB6DF0" w:rsidRDefault="00FB6DF0" w:rsidP="00FB6DF0"/>
          <w:p w14:paraId="0DC483D8" w14:textId="694F9D5D" w:rsidR="00FB6DF0" w:rsidRDefault="00FB6DF0" w:rsidP="00FB6DF0"/>
          <w:p w14:paraId="7EB74F5A" w14:textId="46947A0F" w:rsidR="00FB6DF0" w:rsidRDefault="00FB6DF0" w:rsidP="00FB6DF0">
            <w:r>
              <w:t>STICKER ARTWORK</w:t>
            </w:r>
            <w:r w:rsidR="00CC4629">
              <w:t xml:space="preserve"> </w:t>
            </w:r>
            <w:r w:rsidR="00CC4629" w:rsidRPr="00CC4629">
              <w:rPr>
                <w:b/>
                <w:bCs/>
              </w:rPr>
              <w:t>08/25</w:t>
            </w:r>
          </w:p>
          <w:p w14:paraId="3FFA72D9" w14:textId="01F6669D" w:rsidR="00FB6DF0" w:rsidRDefault="00FB6DF0" w:rsidP="00FB6DF0">
            <w:r w:rsidRPr="00BD6104">
              <w:rPr>
                <w:noProof/>
              </w:rPr>
              <w:drawing>
                <wp:anchor distT="0" distB="0" distL="114300" distR="114300" simplePos="0" relativeHeight="252222464" behindDoc="1" locked="0" layoutInCell="1" allowOverlap="1" wp14:anchorId="54BC3B46" wp14:editId="24F779BE">
                  <wp:simplePos x="0" y="0"/>
                  <wp:positionH relativeFrom="column">
                    <wp:posOffset>27305</wp:posOffset>
                  </wp:positionH>
                  <wp:positionV relativeFrom="paragraph">
                    <wp:posOffset>1372235</wp:posOffset>
                  </wp:positionV>
                  <wp:extent cx="2973070" cy="1318260"/>
                  <wp:effectExtent l="0" t="0" r="0" b="0"/>
                  <wp:wrapNone/>
                  <wp:docPr id="203872401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07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D6104">
              <w:rPr>
                <w:noProof/>
              </w:rPr>
              <w:drawing>
                <wp:anchor distT="0" distB="0" distL="114300" distR="114300" simplePos="0" relativeHeight="252221440" behindDoc="1" locked="0" layoutInCell="1" allowOverlap="1" wp14:anchorId="6D9F7DDA" wp14:editId="668F46CF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635</wp:posOffset>
                  </wp:positionV>
                  <wp:extent cx="2956560" cy="1310868"/>
                  <wp:effectExtent l="0" t="0" r="0" b="3810"/>
                  <wp:wrapNone/>
                  <wp:docPr id="209185512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310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5608BCB" w14:textId="77777777" w:rsidR="00FB6DF0" w:rsidRPr="00FB6DF0" w:rsidRDefault="00FB6DF0" w:rsidP="00FB6DF0"/>
          <w:p w14:paraId="7E4B54B5" w14:textId="77777777" w:rsidR="00FB6DF0" w:rsidRPr="00FB6DF0" w:rsidRDefault="00FB6DF0" w:rsidP="00FB6DF0"/>
          <w:p w14:paraId="5EEC86BC" w14:textId="77777777" w:rsidR="00FB6DF0" w:rsidRPr="00FB6DF0" w:rsidRDefault="00FB6DF0" w:rsidP="00FB6DF0"/>
          <w:p w14:paraId="30555654" w14:textId="77777777" w:rsidR="00FB6DF0" w:rsidRPr="00FB6DF0" w:rsidRDefault="00FB6DF0" w:rsidP="00FB6DF0"/>
          <w:p w14:paraId="5529653E" w14:textId="77777777" w:rsidR="00FB6DF0" w:rsidRPr="00FB6DF0" w:rsidRDefault="00FB6DF0" w:rsidP="00FB6DF0"/>
          <w:p w14:paraId="039D81D0" w14:textId="77777777" w:rsidR="00FB6DF0" w:rsidRPr="00FB6DF0" w:rsidRDefault="00FB6DF0" w:rsidP="00FB6DF0"/>
          <w:p w14:paraId="5D979F6E" w14:textId="77777777" w:rsidR="00FB6DF0" w:rsidRPr="00FB6DF0" w:rsidRDefault="00FB6DF0" w:rsidP="00FB6DF0"/>
          <w:p w14:paraId="5DE016A2" w14:textId="77777777" w:rsidR="00FB6DF0" w:rsidRPr="00FB6DF0" w:rsidRDefault="00FB6DF0" w:rsidP="00FB6DF0"/>
          <w:p w14:paraId="0C08C1A7" w14:textId="77777777" w:rsidR="00FB6DF0" w:rsidRPr="00FB6DF0" w:rsidRDefault="00FB6DF0" w:rsidP="00FB6DF0"/>
          <w:p w14:paraId="7C6B9955" w14:textId="77777777" w:rsidR="00FB6DF0" w:rsidRPr="00FB6DF0" w:rsidRDefault="00FB6DF0" w:rsidP="00FB6DF0"/>
          <w:p w14:paraId="0994E7A9" w14:textId="77777777" w:rsidR="00FB6DF0" w:rsidRDefault="00FB6DF0" w:rsidP="00FB6DF0"/>
          <w:p w14:paraId="5AC42E40" w14:textId="1486D983" w:rsidR="00FB6DF0" w:rsidRPr="00FB6DF0" w:rsidRDefault="00FB6DF0" w:rsidP="00FB6DF0"/>
        </w:tc>
      </w:tr>
    </w:tbl>
    <w:p w14:paraId="0C963CE3" w14:textId="106AA112" w:rsidR="00115FB4" w:rsidRDefault="00115FB4" w:rsidP="00115FB4"/>
    <w:p w14:paraId="65B1EF3A" w14:textId="3175DBEA" w:rsidR="00115FB4" w:rsidRPr="00115FB4" w:rsidRDefault="00115FB4" w:rsidP="00115FB4"/>
    <w:sectPr w:rsidR="00115FB4" w:rsidRPr="00115FB4" w:rsidSect="007E3D23">
      <w:footerReference w:type="default" r:id="rId21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8E3191" w14:textId="77777777" w:rsidR="00FA33AE" w:rsidRDefault="00FA33AE">
      <w:pPr>
        <w:spacing w:after="0"/>
      </w:pPr>
      <w:r>
        <w:separator/>
      </w:r>
    </w:p>
  </w:endnote>
  <w:endnote w:type="continuationSeparator" w:id="0">
    <w:p w14:paraId="5FC130EF" w14:textId="77777777" w:rsidR="00FA33AE" w:rsidRDefault="00FA33A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84B42B" w14:textId="77777777" w:rsidR="00FA33AE" w:rsidRDefault="00FA33AE">
      <w:pPr>
        <w:spacing w:after="0"/>
      </w:pPr>
      <w:r>
        <w:separator/>
      </w:r>
    </w:p>
  </w:footnote>
  <w:footnote w:type="continuationSeparator" w:id="0">
    <w:p w14:paraId="1760051D" w14:textId="77777777" w:rsidR="00FA33AE" w:rsidRDefault="00FA33A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removePersonalInformation/>
  <w:removeDateAndTime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02900"/>
    <w:rsid w:val="0003476B"/>
    <w:rsid w:val="00040A91"/>
    <w:rsid w:val="00043C41"/>
    <w:rsid w:val="00047818"/>
    <w:rsid w:val="00051B06"/>
    <w:rsid w:val="000524A8"/>
    <w:rsid w:val="000671E5"/>
    <w:rsid w:val="000677DA"/>
    <w:rsid w:val="0007461A"/>
    <w:rsid w:val="000A13CF"/>
    <w:rsid w:val="000A37A8"/>
    <w:rsid w:val="000B1457"/>
    <w:rsid w:val="000D37AE"/>
    <w:rsid w:val="000E45E2"/>
    <w:rsid w:val="000E5146"/>
    <w:rsid w:val="000E7BA5"/>
    <w:rsid w:val="00104C24"/>
    <w:rsid w:val="00115FB4"/>
    <w:rsid w:val="00136E3C"/>
    <w:rsid w:val="00147208"/>
    <w:rsid w:val="00155384"/>
    <w:rsid w:val="0018603C"/>
    <w:rsid w:val="001B7B38"/>
    <w:rsid w:val="001C1013"/>
    <w:rsid w:val="001D0C6A"/>
    <w:rsid w:val="001D404A"/>
    <w:rsid w:val="001E2728"/>
    <w:rsid w:val="001E5C8E"/>
    <w:rsid w:val="00200CAC"/>
    <w:rsid w:val="00205B5E"/>
    <w:rsid w:val="00223B8D"/>
    <w:rsid w:val="00255734"/>
    <w:rsid w:val="002750DA"/>
    <w:rsid w:val="0028638D"/>
    <w:rsid w:val="0029442A"/>
    <w:rsid w:val="002A2DA1"/>
    <w:rsid w:val="002A4407"/>
    <w:rsid w:val="002C64F0"/>
    <w:rsid w:val="002C6EAE"/>
    <w:rsid w:val="00304ECC"/>
    <w:rsid w:val="00335B41"/>
    <w:rsid w:val="003366D8"/>
    <w:rsid w:val="00371D00"/>
    <w:rsid w:val="00390E98"/>
    <w:rsid w:val="003C192B"/>
    <w:rsid w:val="003C2460"/>
    <w:rsid w:val="003C256A"/>
    <w:rsid w:val="003E2F5B"/>
    <w:rsid w:val="00423645"/>
    <w:rsid w:val="00433A09"/>
    <w:rsid w:val="004342C2"/>
    <w:rsid w:val="0043766B"/>
    <w:rsid w:val="00437BEB"/>
    <w:rsid w:val="00437F9D"/>
    <w:rsid w:val="00451E2E"/>
    <w:rsid w:val="004652E5"/>
    <w:rsid w:val="004954AB"/>
    <w:rsid w:val="004A7424"/>
    <w:rsid w:val="004B3C6F"/>
    <w:rsid w:val="004C306F"/>
    <w:rsid w:val="004C30E4"/>
    <w:rsid w:val="004C34EC"/>
    <w:rsid w:val="004C726C"/>
    <w:rsid w:val="004D24EB"/>
    <w:rsid w:val="004D342A"/>
    <w:rsid w:val="004E0B40"/>
    <w:rsid w:val="004E55D7"/>
    <w:rsid w:val="005076EA"/>
    <w:rsid w:val="00544001"/>
    <w:rsid w:val="00547A73"/>
    <w:rsid w:val="00553DF6"/>
    <w:rsid w:val="00575A98"/>
    <w:rsid w:val="0058585A"/>
    <w:rsid w:val="00591137"/>
    <w:rsid w:val="00593696"/>
    <w:rsid w:val="005A5EC2"/>
    <w:rsid w:val="005C2CF2"/>
    <w:rsid w:val="005E118E"/>
    <w:rsid w:val="005E397B"/>
    <w:rsid w:val="005E4A3B"/>
    <w:rsid w:val="00633D7A"/>
    <w:rsid w:val="006433F3"/>
    <w:rsid w:val="00650B59"/>
    <w:rsid w:val="00651957"/>
    <w:rsid w:val="0065347E"/>
    <w:rsid w:val="0066283E"/>
    <w:rsid w:val="00664C5D"/>
    <w:rsid w:val="00685BAD"/>
    <w:rsid w:val="006C0E50"/>
    <w:rsid w:val="006D6A3A"/>
    <w:rsid w:val="006D6F9F"/>
    <w:rsid w:val="006E7908"/>
    <w:rsid w:val="006F24EC"/>
    <w:rsid w:val="00711EBF"/>
    <w:rsid w:val="007265C0"/>
    <w:rsid w:val="00735CF9"/>
    <w:rsid w:val="00747E46"/>
    <w:rsid w:val="00763F61"/>
    <w:rsid w:val="00784966"/>
    <w:rsid w:val="00797D0E"/>
    <w:rsid w:val="007A209A"/>
    <w:rsid w:val="007B0C03"/>
    <w:rsid w:val="007B56EE"/>
    <w:rsid w:val="007C1E31"/>
    <w:rsid w:val="007C6A46"/>
    <w:rsid w:val="007E1496"/>
    <w:rsid w:val="007E23EC"/>
    <w:rsid w:val="007E3D23"/>
    <w:rsid w:val="007F39F8"/>
    <w:rsid w:val="007F6BDA"/>
    <w:rsid w:val="007F74A6"/>
    <w:rsid w:val="0082049A"/>
    <w:rsid w:val="008218D1"/>
    <w:rsid w:val="00822753"/>
    <w:rsid w:val="0083292E"/>
    <w:rsid w:val="0083363F"/>
    <w:rsid w:val="008375BB"/>
    <w:rsid w:val="008675B2"/>
    <w:rsid w:val="00871E7A"/>
    <w:rsid w:val="00874856"/>
    <w:rsid w:val="00894FA0"/>
    <w:rsid w:val="0089773C"/>
    <w:rsid w:val="008B6319"/>
    <w:rsid w:val="008B6933"/>
    <w:rsid w:val="008E1A43"/>
    <w:rsid w:val="008F4B8C"/>
    <w:rsid w:val="00916427"/>
    <w:rsid w:val="0092737C"/>
    <w:rsid w:val="009306DF"/>
    <w:rsid w:val="009365F7"/>
    <w:rsid w:val="009665C3"/>
    <w:rsid w:val="00985466"/>
    <w:rsid w:val="00994A93"/>
    <w:rsid w:val="0099749C"/>
    <w:rsid w:val="009C008C"/>
    <w:rsid w:val="009F0E8D"/>
    <w:rsid w:val="00A0372A"/>
    <w:rsid w:val="00A16E92"/>
    <w:rsid w:val="00A21FD7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E1A48"/>
    <w:rsid w:val="00AF3C61"/>
    <w:rsid w:val="00B11297"/>
    <w:rsid w:val="00B445DD"/>
    <w:rsid w:val="00B453FC"/>
    <w:rsid w:val="00B46BAB"/>
    <w:rsid w:val="00B63763"/>
    <w:rsid w:val="00B65B11"/>
    <w:rsid w:val="00B67AEC"/>
    <w:rsid w:val="00B8674E"/>
    <w:rsid w:val="00B8707A"/>
    <w:rsid w:val="00BA4210"/>
    <w:rsid w:val="00BB351C"/>
    <w:rsid w:val="00BE0ECD"/>
    <w:rsid w:val="00BF639D"/>
    <w:rsid w:val="00BF6A62"/>
    <w:rsid w:val="00C066BC"/>
    <w:rsid w:val="00C40912"/>
    <w:rsid w:val="00C4369C"/>
    <w:rsid w:val="00C61612"/>
    <w:rsid w:val="00C7576A"/>
    <w:rsid w:val="00C8670E"/>
    <w:rsid w:val="00C8732B"/>
    <w:rsid w:val="00CA528F"/>
    <w:rsid w:val="00CC2B24"/>
    <w:rsid w:val="00CC4629"/>
    <w:rsid w:val="00CC7C62"/>
    <w:rsid w:val="00CF00C0"/>
    <w:rsid w:val="00CF4FDC"/>
    <w:rsid w:val="00D3176E"/>
    <w:rsid w:val="00D336B6"/>
    <w:rsid w:val="00D33E4C"/>
    <w:rsid w:val="00D43F71"/>
    <w:rsid w:val="00D44742"/>
    <w:rsid w:val="00D454BA"/>
    <w:rsid w:val="00D776E0"/>
    <w:rsid w:val="00D97F3C"/>
    <w:rsid w:val="00DC2E1D"/>
    <w:rsid w:val="00DE1CEE"/>
    <w:rsid w:val="00DE4BCC"/>
    <w:rsid w:val="00DF2291"/>
    <w:rsid w:val="00DF38F3"/>
    <w:rsid w:val="00E22E25"/>
    <w:rsid w:val="00E40E81"/>
    <w:rsid w:val="00E501EB"/>
    <w:rsid w:val="00E760F9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269A"/>
    <w:rsid w:val="00F07EAE"/>
    <w:rsid w:val="00F11311"/>
    <w:rsid w:val="00F13E52"/>
    <w:rsid w:val="00F14A9C"/>
    <w:rsid w:val="00F245C1"/>
    <w:rsid w:val="00F32334"/>
    <w:rsid w:val="00F33D62"/>
    <w:rsid w:val="00F37692"/>
    <w:rsid w:val="00F43F80"/>
    <w:rsid w:val="00F51E42"/>
    <w:rsid w:val="00F64885"/>
    <w:rsid w:val="00F90094"/>
    <w:rsid w:val="00F900BE"/>
    <w:rsid w:val="00FA33AE"/>
    <w:rsid w:val="00FA4FCB"/>
    <w:rsid w:val="00FA5EFB"/>
    <w:rsid w:val="00FA5F14"/>
    <w:rsid w:val="00FB037C"/>
    <w:rsid w:val="00FB6DF0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E22E25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34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glossaryDocument" Target="glossary/document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85804"/>
    <w:rsid w:val="000C52D9"/>
    <w:rsid w:val="001801A2"/>
    <w:rsid w:val="00237945"/>
    <w:rsid w:val="002469A9"/>
    <w:rsid w:val="002C3467"/>
    <w:rsid w:val="00345039"/>
    <w:rsid w:val="004233BA"/>
    <w:rsid w:val="00476E9E"/>
    <w:rsid w:val="00476EF4"/>
    <w:rsid w:val="004B53CA"/>
    <w:rsid w:val="004F05F6"/>
    <w:rsid w:val="00515947"/>
    <w:rsid w:val="00517E07"/>
    <w:rsid w:val="00533FB3"/>
    <w:rsid w:val="005C45A8"/>
    <w:rsid w:val="00623A13"/>
    <w:rsid w:val="006B27C7"/>
    <w:rsid w:val="006C669B"/>
    <w:rsid w:val="00712F22"/>
    <w:rsid w:val="00875C2A"/>
    <w:rsid w:val="008D55CE"/>
    <w:rsid w:val="00942F8D"/>
    <w:rsid w:val="009F502E"/>
    <w:rsid w:val="00AF3AC3"/>
    <w:rsid w:val="00BB3959"/>
    <w:rsid w:val="00BF725C"/>
    <w:rsid w:val="00C61CDB"/>
    <w:rsid w:val="00CB2B31"/>
    <w:rsid w:val="00D47C45"/>
    <w:rsid w:val="00D57713"/>
    <w:rsid w:val="00D657F2"/>
    <w:rsid w:val="00DF03EC"/>
    <w:rsid w:val="00E43F04"/>
    <w:rsid w:val="00E90E1D"/>
    <w:rsid w:val="00EE2310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91</Words>
  <Characters>521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2024-03-13T08:02:00Z</dcterms:created>
  <dcterms:modified xsi:type="dcterms:W3CDTF">2025-08-25T14:32:00Z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